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0A84580" w:rsidR="00303591" w:rsidRPr="00CA22CC" w:rsidRDefault="00303591" w:rsidP="00303591">
      <w:pPr>
        <w:pStyle w:val="Header"/>
        <w:tabs>
          <w:tab w:val="right" w:pos="9639"/>
        </w:tabs>
        <w:jc w:val="both"/>
        <w:rPr>
          <w:rFonts w:cs="Courier New"/>
          <w:sz w:val="24"/>
          <w:szCs w:val="24"/>
        </w:rPr>
      </w:pPr>
      <w:bookmarkStart w:id="0" w:name="_Hlk16073148"/>
      <w:bookmarkEnd w:id="0"/>
      <w:r w:rsidRPr="00CA22CC">
        <w:rPr>
          <w:rFonts w:cs="Courier New"/>
          <w:sz w:val="24"/>
          <w:szCs w:val="24"/>
        </w:rPr>
        <w:t>3GPP TSG-RAN WG4 #</w:t>
      </w:r>
      <w:r w:rsidR="000650CF" w:rsidRPr="00CA22CC">
        <w:rPr>
          <w:rFonts w:cs="Arial"/>
          <w:sz w:val="24"/>
          <w:szCs w:val="24"/>
        </w:rPr>
        <w:t>9</w:t>
      </w:r>
      <w:r w:rsidR="00CA22CC" w:rsidRPr="00CA22CC">
        <w:rPr>
          <w:rFonts w:cs="Arial"/>
          <w:sz w:val="24"/>
          <w:szCs w:val="24"/>
        </w:rPr>
        <w:t>3</w:t>
      </w:r>
      <w:r w:rsidRPr="00CA22CC">
        <w:rPr>
          <w:rFonts w:cs="Courier New"/>
          <w:sz w:val="24"/>
          <w:szCs w:val="24"/>
        </w:rPr>
        <w:tab/>
      </w:r>
      <w:r w:rsidR="0040698C" w:rsidRPr="00CA22CC">
        <w:rPr>
          <w:rFonts w:cs="Courier New"/>
          <w:sz w:val="24"/>
          <w:szCs w:val="24"/>
        </w:rPr>
        <w:t>R4-1</w:t>
      </w:r>
      <w:r w:rsidR="00B42D1D" w:rsidRPr="00CA22CC">
        <w:rPr>
          <w:rFonts w:cs="Courier New"/>
          <w:sz w:val="24"/>
          <w:szCs w:val="24"/>
        </w:rPr>
        <w:t>9</w:t>
      </w:r>
      <w:r w:rsidR="00536154" w:rsidRPr="00CA22CC">
        <w:rPr>
          <w:rFonts w:cs="Courier New"/>
          <w:sz w:val="24"/>
          <w:szCs w:val="24"/>
        </w:rPr>
        <w:t>1</w:t>
      </w:r>
      <w:r w:rsidR="00211EC6">
        <w:rPr>
          <w:rFonts w:cs="Courier New"/>
          <w:sz w:val="24"/>
          <w:szCs w:val="24"/>
        </w:rPr>
        <w:t>3408</w:t>
      </w:r>
      <w:bookmarkStart w:id="1" w:name="_GoBack"/>
      <w:bookmarkEnd w:id="1"/>
    </w:p>
    <w:p w14:paraId="3502ADA3" w14:textId="6137F05E" w:rsidR="009C1F3F" w:rsidRPr="001D0744" w:rsidRDefault="00CA22CC" w:rsidP="00AC033F">
      <w:pPr>
        <w:pStyle w:val="Header"/>
        <w:jc w:val="both"/>
        <w:rPr>
          <w:rFonts w:cs="Arial"/>
          <w:b w:val="0"/>
        </w:rPr>
      </w:pPr>
      <w:r>
        <w:rPr>
          <w:rFonts w:cs="Arial"/>
          <w:sz w:val="24"/>
          <w:szCs w:val="24"/>
        </w:rPr>
        <w:t>Reno</w:t>
      </w:r>
      <w:r w:rsidR="00B42D1D" w:rsidRPr="00370CE3">
        <w:rPr>
          <w:rFonts w:cs="Arial"/>
          <w:sz w:val="24"/>
          <w:szCs w:val="24"/>
        </w:rPr>
        <w:t xml:space="preserve">, </w:t>
      </w:r>
      <w:r>
        <w:rPr>
          <w:rFonts w:cs="Arial"/>
          <w:sz w:val="24"/>
          <w:szCs w:val="24"/>
        </w:rPr>
        <w:t>United States</w:t>
      </w:r>
      <w:r w:rsidR="00D94483">
        <w:rPr>
          <w:rFonts w:cs="Arial"/>
          <w:sz w:val="24"/>
          <w:szCs w:val="24"/>
        </w:rPr>
        <w:t xml:space="preserve">, </w:t>
      </w:r>
      <w:r w:rsidR="00514F9E">
        <w:rPr>
          <w:rFonts w:cs="Arial"/>
          <w:sz w:val="24"/>
          <w:szCs w:val="24"/>
        </w:rPr>
        <w:t>18</w:t>
      </w:r>
      <w:r w:rsidR="000A7858" w:rsidRPr="000A7858">
        <w:rPr>
          <w:rFonts w:cs="Arial"/>
          <w:sz w:val="24"/>
          <w:szCs w:val="24"/>
          <w:vertAlign w:val="superscript"/>
        </w:rPr>
        <w:t>th</w:t>
      </w:r>
      <w:r w:rsidR="000A7858">
        <w:rPr>
          <w:rFonts w:cs="Arial"/>
          <w:sz w:val="24"/>
          <w:szCs w:val="24"/>
        </w:rPr>
        <w:t xml:space="preserve"> – </w:t>
      </w:r>
      <w:r w:rsidR="00514F9E">
        <w:rPr>
          <w:rFonts w:cs="Arial"/>
          <w:sz w:val="24"/>
          <w:szCs w:val="24"/>
        </w:rPr>
        <w:t>22</w:t>
      </w:r>
      <w:r w:rsidR="00514F9E" w:rsidRPr="00514F9E">
        <w:rPr>
          <w:rFonts w:cs="Arial"/>
          <w:sz w:val="24"/>
          <w:szCs w:val="24"/>
          <w:vertAlign w:val="superscript"/>
        </w:rPr>
        <w:t>nd</w:t>
      </w:r>
      <w:r w:rsidR="000A7858">
        <w:rPr>
          <w:rFonts w:cs="Arial"/>
          <w:sz w:val="24"/>
          <w:szCs w:val="24"/>
        </w:rPr>
        <w:t xml:space="preserve"> </w:t>
      </w:r>
      <w:r w:rsidR="00514F9E">
        <w:rPr>
          <w:rFonts w:cs="Arial"/>
          <w:sz w:val="24"/>
          <w:szCs w:val="24"/>
        </w:rPr>
        <w:t>November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3200D9B4"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7935AB" w:rsidRPr="007935AB">
        <w:rPr>
          <w:rFonts w:ascii="Arial" w:hAnsi="Arial"/>
          <w:sz w:val="24"/>
          <w:lang w:val="it-IT"/>
        </w:rPr>
        <w:t>9.5.4.2.1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D16C0C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D6B3F">
        <w:rPr>
          <w:rFonts w:ascii="Arial" w:hAnsi="Arial"/>
          <w:sz w:val="24"/>
          <w:lang w:val="en-US"/>
        </w:rPr>
        <w:t xml:space="preserve">IAB </w:t>
      </w:r>
      <w:r w:rsidR="0082163D">
        <w:rPr>
          <w:rFonts w:ascii="Arial" w:hAnsi="Arial"/>
          <w:sz w:val="24"/>
          <w:lang w:val="en-US"/>
        </w:rPr>
        <w:t xml:space="preserve">MT </w:t>
      </w:r>
      <w:r w:rsidR="00F108EC">
        <w:rPr>
          <w:rFonts w:ascii="Arial" w:hAnsi="Arial"/>
          <w:sz w:val="24"/>
          <w:lang w:val="en-US"/>
        </w:rPr>
        <w:t xml:space="preserve">RF </w:t>
      </w:r>
      <w:r w:rsidR="00DD6B3F">
        <w:rPr>
          <w:rFonts w:ascii="Arial" w:hAnsi="Arial"/>
          <w:sz w:val="24"/>
          <w:lang w:val="en-US"/>
        </w:rPr>
        <w:t>co-existence requirement</w:t>
      </w:r>
      <w:r w:rsidR="00D263F1">
        <w:rPr>
          <w:rFonts w:ascii="Arial" w:hAnsi="Arial"/>
          <w:sz w:val="24"/>
          <w:lang w:val="en-US"/>
        </w:rPr>
        <w:t>s</w:t>
      </w:r>
      <w:r w:rsidR="00B23516">
        <w:rPr>
          <w:rFonts w:ascii="Arial" w:hAnsi="Arial"/>
          <w:sz w:val="24"/>
          <w:lang w:val="en-US"/>
        </w:rPr>
        <w:t xml:space="preserve"> in FR2</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23D1A101"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083931">
        <w:t>[1]</w:t>
      </w:r>
      <w:r>
        <w:fldChar w:fldCharType="end"/>
      </w:r>
      <w:r>
        <w:t>. Among the objectives of the work item, RAN4 is tasked to define RF and RRM requirements for both backhaul (BH) and access links of an IAB-node including requirements for co-existence (e.g. ACLR, ACS).</w:t>
      </w:r>
    </w:p>
    <w:p w14:paraId="5AE3FB1F" w14:textId="73A8F1D0" w:rsidR="00BD206E" w:rsidRDefault="00911001" w:rsidP="00BD206E">
      <w:pPr>
        <w:rPr>
          <w:lang w:val="en-US"/>
        </w:rPr>
      </w:pPr>
      <w:r>
        <w:rPr>
          <w:lang w:val="en-US"/>
        </w:rPr>
        <w:t>In RAN4 #92bis</w:t>
      </w:r>
      <w:r w:rsidR="006C1133">
        <w:rPr>
          <w:lang w:val="en-US"/>
        </w:rPr>
        <w:t xml:space="preserve"> </w:t>
      </w:r>
      <w:r w:rsidR="0090196C">
        <w:rPr>
          <w:lang w:val="en-US"/>
        </w:rPr>
        <w:t xml:space="preserve">there was intensive discussion about IAB-MT ACLR and ACS </w:t>
      </w:r>
      <w:r w:rsidR="00233FF0">
        <w:rPr>
          <w:lang w:val="en-US"/>
        </w:rPr>
        <w:t>requirement</w:t>
      </w:r>
      <w:r w:rsidR="00CE6108">
        <w:rPr>
          <w:lang w:val="en-US"/>
        </w:rPr>
        <w:t>s for FR1 and FR2</w:t>
      </w:r>
      <w:r w:rsidR="00B80531">
        <w:rPr>
          <w:lang w:val="en-US"/>
        </w:rPr>
        <w:t xml:space="preserve">, and a tentative agreement for FR2 ACS </w:t>
      </w:r>
      <w:r w:rsidR="00E71170">
        <w:rPr>
          <w:lang w:val="en-US"/>
        </w:rPr>
        <w:t>of [</w:t>
      </w:r>
      <w:r w:rsidR="00683163">
        <w:rPr>
          <w:lang w:val="en-US"/>
        </w:rPr>
        <w:t>23.5] dB</w:t>
      </w:r>
      <w:r w:rsidR="00E71170">
        <w:rPr>
          <w:lang w:val="en-US"/>
        </w:rPr>
        <w:t xml:space="preserve"> was reached</w:t>
      </w:r>
      <w:r w:rsidR="001D5386">
        <w:rPr>
          <w:lang w:val="en-US"/>
        </w:rPr>
        <w:t xml:space="preserve">. </w:t>
      </w:r>
      <w:r w:rsidR="00646A17">
        <w:rPr>
          <w:lang w:val="en-US"/>
        </w:rPr>
        <w:t xml:space="preserve">Conversely, IAB-MT ACLR is still under discussion </w:t>
      </w:r>
      <w:r w:rsidR="000245AB">
        <w:rPr>
          <w:lang w:val="en-US"/>
        </w:rPr>
        <w:t>considering a trade-off</w:t>
      </w:r>
      <w:r w:rsidR="00313166">
        <w:rPr>
          <w:lang w:val="en-US"/>
        </w:rPr>
        <w:t xml:space="preserve"> with minimum </w:t>
      </w:r>
      <w:r w:rsidR="000245AB">
        <w:rPr>
          <w:lang w:val="en-US"/>
        </w:rPr>
        <w:t>output</w:t>
      </w:r>
      <w:r w:rsidR="00313166">
        <w:rPr>
          <w:lang w:val="en-US"/>
        </w:rPr>
        <w:t xml:space="preserve"> power.</w:t>
      </w:r>
    </w:p>
    <w:p w14:paraId="7725BA63" w14:textId="60EB3E66" w:rsidR="00BD206E" w:rsidRPr="00FA25E3" w:rsidRDefault="00BD206E" w:rsidP="00BD206E">
      <w:pPr>
        <w:rPr>
          <w:lang w:val="en-US"/>
        </w:rPr>
      </w:pPr>
      <w:r>
        <w:rPr>
          <w:lang w:val="en-US"/>
        </w:rPr>
        <w:t xml:space="preserve">In this </w:t>
      </w:r>
      <w:r w:rsidR="007B79C6">
        <w:rPr>
          <w:lang w:val="en-US"/>
        </w:rPr>
        <w:t>contribution</w:t>
      </w:r>
      <w:r>
        <w:rPr>
          <w:lang w:val="en-US"/>
        </w:rPr>
        <w:t xml:space="preserve"> we present </w:t>
      </w:r>
      <w:r w:rsidR="00774308">
        <w:rPr>
          <w:lang w:val="en-US"/>
        </w:rPr>
        <w:t xml:space="preserve">simulation results for a </w:t>
      </w:r>
      <w:r w:rsidR="006B3F5D">
        <w:rPr>
          <w:lang w:val="en-US"/>
        </w:rPr>
        <w:t>heterogeneous</w:t>
      </w:r>
      <w:r w:rsidR="00774308">
        <w:rPr>
          <w:lang w:val="en-US"/>
        </w:rPr>
        <w:t xml:space="preserve"> scenario in FR2</w:t>
      </w:r>
      <w:r w:rsidR="00EC32FB">
        <w:rPr>
          <w:lang w:val="en-US"/>
        </w:rPr>
        <w:t xml:space="preserve">, showing the cell-edge UL throughput degradation </w:t>
      </w:r>
      <w:r w:rsidR="003130CA">
        <w:rPr>
          <w:lang w:val="en-US"/>
        </w:rPr>
        <w:t>for different values of ACLR and minimum transmit output power.</w:t>
      </w:r>
    </w:p>
    <w:p w14:paraId="7D6C57E8" w14:textId="0F08CA40" w:rsidR="00BD206E" w:rsidRDefault="0049741B" w:rsidP="00BD206E">
      <w:pPr>
        <w:pStyle w:val="Heading1"/>
        <w:tabs>
          <w:tab w:val="clear" w:pos="432"/>
          <w:tab w:val="num" w:pos="522"/>
        </w:tabs>
        <w:ind w:left="522" w:hanging="522"/>
        <w:jc w:val="both"/>
        <w:rPr>
          <w:lang w:val="en-US"/>
        </w:rPr>
      </w:pPr>
      <w:bookmarkStart w:id="2" w:name="_Ref23324367"/>
      <w:r>
        <w:rPr>
          <w:lang w:val="en-US"/>
        </w:rPr>
        <w:t>Discussion</w:t>
      </w:r>
      <w:bookmarkEnd w:id="2"/>
    </w:p>
    <w:p w14:paraId="452B68CE" w14:textId="68841E0C" w:rsidR="00BD206E" w:rsidRDefault="0049741B" w:rsidP="001A3A6C">
      <w:r>
        <w:t>In RAN4#9</w:t>
      </w:r>
      <w:r w:rsidR="007736AE">
        <w:t>1</w:t>
      </w:r>
      <w:r>
        <w:t xml:space="preserve"> it was agreed to analyse two deployment layouts for </w:t>
      </w:r>
      <w:r w:rsidR="002249C7">
        <w:t xml:space="preserve">the </w:t>
      </w:r>
      <w:r>
        <w:t xml:space="preserve">IAB network: heterogeneous and homogeneous layout. </w:t>
      </w:r>
      <w:r w:rsidR="00706AF9">
        <w:t xml:space="preserve">However, since initial simulation results showed that the heterogeneous scenario is the most sensitive from an adjacent channel interference perspective, the focus of this paper will be on the heterogeneous deployment case. </w:t>
      </w:r>
      <w:r w:rsidR="00F64CC4">
        <w:t xml:space="preserve">Derived adjacent channel specifications (ACLR/ACS) </w:t>
      </w:r>
      <w:r w:rsidR="004478DB">
        <w:t>should</w:t>
      </w:r>
      <w:r w:rsidR="00F64CC4">
        <w:t xml:space="preserve"> then suffice to cover a homogeneous deployment scenario.</w:t>
      </w:r>
      <w:r w:rsidR="00481BD8">
        <w:t xml:space="preserve"> Moreover, i</w:t>
      </w:r>
      <w:r>
        <w:t xml:space="preserve">n this contribution we focus our analysis </w:t>
      </w:r>
      <w:r w:rsidR="002249C7">
        <w:t>on</w:t>
      </w:r>
      <w:r>
        <w:t xml:space="preserve"> the heterogeneous deployment case in which DL time slots are assigned to IAB DU transmission and MT reception whereas UL time slots are used for MT transmission or DU reception (so called Scenario 1 in </w:t>
      </w:r>
      <w:r>
        <w:fldChar w:fldCharType="begin"/>
      </w:r>
      <w:r>
        <w:instrText xml:space="preserve"> REF _Ref15981963 \n \h </w:instrText>
      </w:r>
      <w:r>
        <w:fldChar w:fldCharType="separate"/>
      </w:r>
      <w:r w:rsidR="00083931">
        <w:t>[4]</w:t>
      </w:r>
      <w:r>
        <w:fldChar w:fldCharType="end"/>
      </w:r>
      <w:r>
        <w:t>).</w:t>
      </w:r>
    </w:p>
    <w:p w14:paraId="392D847C" w14:textId="77777777" w:rsidR="007812E9" w:rsidRDefault="00210A39" w:rsidP="001A3A6C">
      <w:r>
        <w:fldChar w:fldCharType="begin"/>
      </w:r>
      <w:r>
        <w:instrText xml:space="preserve"> REF _Ref15984812 \h </w:instrText>
      </w:r>
      <w:r>
        <w:fldChar w:fldCharType="separate"/>
      </w:r>
      <w:r w:rsidR="00083931">
        <w:t xml:space="preserve">Figure </w:t>
      </w:r>
      <w:r w:rsidR="00083931">
        <w:rPr>
          <w:noProof/>
        </w:rPr>
        <w:t>1</w:t>
      </w:r>
      <w:r>
        <w:fldChar w:fldCharType="end"/>
      </w:r>
      <w:r w:rsidR="00DB36E3">
        <w:t xml:space="preserve"> shows a pictorial representation of the heterogeneous layout where micro IAB child nodes are randomly dropped inside a circle at 40m distance in each cell. The yellow squares represent the parent/donor macro nodes co-located with the macro NR base stations.</w:t>
      </w:r>
    </w:p>
    <w:p w14:paraId="1B1B9045" w14:textId="77777777" w:rsidR="007812E9" w:rsidRDefault="007812E9" w:rsidP="001A3A6C"/>
    <w:p w14:paraId="707D31D4" w14:textId="77777777" w:rsidR="007812E9" w:rsidRDefault="007812E9" w:rsidP="001A3A6C"/>
    <w:p w14:paraId="6C79F266" w14:textId="77777777" w:rsidR="007812E9" w:rsidRDefault="007812E9" w:rsidP="001A3A6C"/>
    <w:p w14:paraId="65B97E08" w14:textId="77777777" w:rsidR="007812E9" w:rsidRDefault="007812E9" w:rsidP="001A3A6C"/>
    <w:p w14:paraId="5D391B8F" w14:textId="77777777" w:rsidR="007812E9" w:rsidRDefault="007812E9" w:rsidP="001A3A6C"/>
    <w:p w14:paraId="0E5564E4" w14:textId="77777777" w:rsidR="007812E9" w:rsidRDefault="007812E9" w:rsidP="001A3A6C"/>
    <w:p w14:paraId="5B2E86C3" w14:textId="77777777" w:rsidR="007812E9" w:rsidRDefault="007812E9" w:rsidP="001A3A6C"/>
    <w:p w14:paraId="22E12144" w14:textId="241072F1" w:rsidR="007812E9" w:rsidRDefault="007812E9" w:rsidP="001A3A6C"/>
    <w:p w14:paraId="26165FF8" w14:textId="436C6D75" w:rsidR="00041635" w:rsidRDefault="00041635" w:rsidP="001A3A6C"/>
    <w:p w14:paraId="398D8827" w14:textId="37578CAF" w:rsidR="00041635" w:rsidRDefault="00041635" w:rsidP="001A3A6C"/>
    <w:p w14:paraId="34BCE12E" w14:textId="77777777" w:rsidR="00041635" w:rsidRDefault="00041635" w:rsidP="001A3A6C"/>
    <w:p w14:paraId="0F3FB4AE" w14:textId="77777777" w:rsidR="007812E9" w:rsidRDefault="007812E9" w:rsidP="001A3A6C"/>
    <w:p w14:paraId="060C16F4" w14:textId="77777777" w:rsidR="007812E9" w:rsidRDefault="007812E9" w:rsidP="001A3A6C"/>
    <w:p w14:paraId="5610076E" w14:textId="2531E432" w:rsidR="0049741B" w:rsidRDefault="00DB36E3" w:rsidP="001A3A6C">
      <w:r w:rsidRPr="0049741B">
        <w:rPr>
          <w:noProof/>
        </w:rPr>
        <w:lastRenderedPageBreak/>
        <mc:AlternateContent>
          <mc:Choice Requires="wpg">
            <w:drawing>
              <wp:anchor distT="0" distB="0" distL="114300" distR="114300" simplePos="0" relativeHeight="251659264" behindDoc="0" locked="0" layoutInCell="1" allowOverlap="1" wp14:anchorId="4E6FF297" wp14:editId="18A4D903">
                <wp:simplePos x="0" y="0"/>
                <wp:positionH relativeFrom="margin">
                  <wp:posOffset>191770</wp:posOffset>
                </wp:positionH>
                <wp:positionV relativeFrom="paragraph">
                  <wp:posOffset>145415</wp:posOffset>
                </wp:positionV>
                <wp:extent cx="5665470" cy="3295650"/>
                <wp:effectExtent l="0" t="0" r="0" b="0"/>
                <wp:wrapNone/>
                <wp:docPr id="6" name="Group 5">
                  <a:extLst xmlns:a="http://schemas.openxmlformats.org/drawingml/2006/main">
                    <a:ext uri="{FF2B5EF4-FFF2-40B4-BE49-F238E27FC236}">
                      <a16:creationId xmlns:a16="http://schemas.microsoft.com/office/drawing/2014/main" id="{3EF13C95-B3F5-48F5-BD16-5D043FF542B0}"/>
                    </a:ext>
                  </a:extLst>
                </wp:docPr>
                <wp:cNvGraphicFramePr/>
                <a:graphic xmlns:a="http://schemas.openxmlformats.org/drawingml/2006/main">
                  <a:graphicData uri="http://schemas.microsoft.com/office/word/2010/wordprocessingGroup">
                    <wpg:wgp>
                      <wpg:cNvGrpSpPr/>
                      <wpg:grpSpPr>
                        <a:xfrm>
                          <a:off x="0" y="0"/>
                          <a:ext cx="5665470" cy="3295650"/>
                          <a:chOff x="0" y="0"/>
                          <a:chExt cx="9475630" cy="5014591"/>
                        </a:xfrm>
                      </wpg:grpSpPr>
                      <pic:pic xmlns:pic="http://schemas.openxmlformats.org/drawingml/2006/picture">
                        <pic:nvPicPr>
                          <pic:cNvPr id="2" name="Content Placeholder 76">
                            <a:extLst>
                              <a:ext uri="{FF2B5EF4-FFF2-40B4-BE49-F238E27FC236}">
                                <a16:creationId xmlns:a16="http://schemas.microsoft.com/office/drawing/2014/main" id="{745C51AE-19F9-4688-84D7-A96DA8F1949E}"/>
                              </a:ext>
                            </a:extLst>
                          </pic:cNvPr>
                          <pic:cNvPicPr>
                            <a:picLocks noChangeAspect="1"/>
                          </pic:cNvPicPr>
                        </pic:nvPicPr>
                        <pic:blipFill rotWithShape="1">
                          <a:blip r:embed="rId8"/>
                          <a:srcRect l="14620" t="7297" r="10095" b="12433"/>
                          <a:stretch/>
                        </pic:blipFill>
                        <pic:spPr>
                          <a:xfrm>
                            <a:off x="0" y="0"/>
                            <a:ext cx="5739581" cy="5014591"/>
                          </a:xfrm>
                          <a:prstGeom prst="rect">
                            <a:avLst/>
                          </a:prstGeom>
                        </pic:spPr>
                      </pic:pic>
                      <wpg:grpSp>
                        <wpg:cNvPr id="3" name="Group 3">
                          <a:extLst>
                            <a:ext uri="{FF2B5EF4-FFF2-40B4-BE49-F238E27FC236}">
                              <a16:creationId xmlns:a16="http://schemas.microsoft.com/office/drawing/2014/main" id="{01EED280-E6CD-4EC3-905A-FC55A66CD854}"/>
                            </a:ext>
                          </a:extLst>
                        </wpg:cNvPr>
                        <wpg:cNvGrpSpPr/>
                        <wpg:grpSpPr>
                          <a:xfrm>
                            <a:off x="4458863" y="1181081"/>
                            <a:ext cx="5016767" cy="2838829"/>
                            <a:chOff x="4458863" y="1181081"/>
                            <a:chExt cx="5016767" cy="2838829"/>
                          </a:xfrm>
                        </wpg:grpSpPr>
                        <wpg:grpSp>
                          <wpg:cNvPr id="4" name="Group 4">
                            <a:extLst>
                              <a:ext uri="{FF2B5EF4-FFF2-40B4-BE49-F238E27FC236}">
                                <a16:creationId xmlns:a16="http://schemas.microsoft.com/office/drawing/2014/main" id="{9F73070C-0F3C-4427-981F-6C25328A3045}"/>
                              </a:ext>
                            </a:extLst>
                          </wpg:cNvPr>
                          <wpg:cNvGrpSpPr/>
                          <wpg:grpSpPr>
                            <a:xfrm>
                              <a:off x="4458863" y="1181081"/>
                              <a:ext cx="5016767" cy="2838829"/>
                              <a:chOff x="4458863" y="1200462"/>
                              <a:chExt cx="4833592" cy="2605944"/>
                            </a:xfrm>
                          </wpg:grpSpPr>
                          <wpg:grpSp>
                            <wpg:cNvPr id="9" name="Group 9">
                              <a:extLst>
                                <a:ext uri="{FF2B5EF4-FFF2-40B4-BE49-F238E27FC236}">
                                  <a16:creationId xmlns:a16="http://schemas.microsoft.com/office/drawing/2014/main" id="{131A8D5A-8BB7-4EA9-AEE8-A3BA509ACAE1}"/>
                                </a:ext>
                              </a:extLst>
                            </wpg:cNvPr>
                            <wpg:cNvGrpSpPr>
                              <a:grpSpLocks noChangeAspect="1"/>
                            </wpg:cNvGrpSpPr>
                            <wpg:grpSpPr bwMode="auto">
                              <a:xfrm>
                                <a:off x="4458863" y="1417294"/>
                                <a:ext cx="4833592" cy="2389112"/>
                                <a:chOff x="4458863" y="1417294"/>
                                <a:chExt cx="2357" cy="1165"/>
                              </a:xfrm>
                            </wpg:grpSpPr>
                            <wps:wsp>
                              <wps:cNvPr id="14" name="AutoShape 3">
                                <a:extLst>
                                  <a:ext uri="{FF2B5EF4-FFF2-40B4-BE49-F238E27FC236}">
                                    <a16:creationId xmlns:a16="http://schemas.microsoft.com/office/drawing/2014/main" id="{876BBB66-D642-44D3-B4A6-3ACDB162F285}"/>
                                  </a:ext>
                                </a:extLst>
                              </wps:cNvPr>
                              <wps:cNvSpPr>
                                <a:spLocks noChangeAspect="1" noChangeArrowheads="1" noTextEdit="1"/>
                              </wps:cNvSpPr>
                              <wps:spPr bwMode="auto">
                                <a:xfrm>
                                  <a:off x="4458863" y="1417294"/>
                                  <a:ext cx="2357" cy="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5" name="Freeform 37">
                                <a:extLst>
                                  <a:ext uri="{FF2B5EF4-FFF2-40B4-BE49-F238E27FC236}">
                                    <a16:creationId xmlns:a16="http://schemas.microsoft.com/office/drawing/2014/main" id="{CE1D24E4-53A6-47BC-AABD-46E6D538B097}"/>
                                  </a:ext>
                                </a:extLst>
                              </wps:cNvPr>
                              <wps:cNvSpPr>
                                <a:spLocks noEditPoints="1"/>
                              </wps:cNvSpPr>
                              <wps:spPr bwMode="auto">
                                <a:xfrm>
                                  <a:off x="4459044" y="1417601"/>
                                  <a:ext cx="351" cy="268"/>
                                </a:xfrm>
                                <a:custGeom>
                                  <a:avLst/>
                                  <a:gdLst>
                                    <a:gd name="T0" fmla="*/ 0 w 10912"/>
                                    <a:gd name="T1" fmla="*/ 9912 h 11136"/>
                                    <a:gd name="T2" fmla="*/ 272 w 10912"/>
                                    <a:gd name="T3" fmla="*/ 11000 h 11136"/>
                                    <a:gd name="T4" fmla="*/ 0 w 10912"/>
                                    <a:gd name="T5" fmla="*/ 9096 h 11136"/>
                                    <a:gd name="T6" fmla="*/ 272 w 10912"/>
                                    <a:gd name="T7" fmla="*/ 8008 h 11136"/>
                                    <a:gd name="T8" fmla="*/ 0 w 10912"/>
                                    <a:gd name="T9" fmla="*/ 9096 h 11136"/>
                                    <a:gd name="T10" fmla="*/ 0 w 10912"/>
                                    <a:gd name="T11" fmla="*/ 6104 h 11136"/>
                                    <a:gd name="T12" fmla="*/ 272 w 10912"/>
                                    <a:gd name="T13" fmla="*/ 7192 h 11136"/>
                                    <a:gd name="T14" fmla="*/ 0 w 10912"/>
                                    <a:gd name="T15" fmla="*/ 5288 h 11136"/>
                                    <a:gd name="T16" fmla="*/ 272 w 10912"/>
                                    <a:gd name="T17" fmla="*/ 4200 h 11136"/>
                                    <a:gd name="T18" fmla="*/ 0 w 10912"/>
                                    <a:gd name="T19" fmla="*/ 5288 h 11136"/>
                                    <a:gd name="T20" fmla="*/ 0 w 10912"/>
                                    <a:gd name="T21" fmla="*/ 2296 h 11136"/>
                                    <a:gd name="T22" fmla="*/ 272 w 10912"/>
                                    <a:gd name="T23" fmla="*/ 3384 h 11136"/>
                                    <a:gd name="T24" fmla="*/ 0 w 10912"/>
                                    <a:gd name="T25" fmla="*/ 1480 h 11136"/>
                                    <a:gd name="T26" fmla="*/ 272 w 10912"/>
                                    <a:gd name="T27" fmla="*/ 392 h 11136"/>
                                    <a:gd name="T28" fmla="*/ 0 w 10912"/>
                                    <a:gd name="T29" fmla="*/ 1480 h 11136"/>
                                    <a:gd name="T30" fmla="*/ 1784 w 10912"/>
                                    <a:gd name="T31" fmla="*/ 0 h 11136"/>
                                    <a:gd name="T32" fmla="*/ 696 w 10912"/>
                                    <a:gd name="T33" fmla="*/ 272 h 11136"/>
                                    <a:gd name="T34" fmla="*/ 2600 w 10912"/>
                                    <a:gd name="T35" fmla="*/ 0 h 11136"/>
                                    <a:gd name="T36" fmla="*/ 3688 w 10912"/>
                                    <a:gd name="T37" fmla="*/ 272 h 11136"/>
                                    <a:gd name="T38" fmla="*/ 2600 w 10912"/>
                                    <a:gd name="T39" fmla="*/ 0 h 11136"/>
                                    <a:gd name="T40" fmla="*/ 5592 w 10912"/>
                                    <a:gd name="T41" fmla="*/ 0 h 11136"/>
                                    <a:gd name="T42" fmla="*/ 4504 w 10912"/>
                                    <a:gd name="T43" fmla="*/ 272 h 11136"/>
                                    <a:gd name="T44" fmla="*/ 6408 w 10912"/>
                                    <a:gd name="T45" fmla="*/ 0 h 11136"/>
                                    <a:gd name="T46" fmla="*/ 7496 w 10912"/>
                                    <a:gd name="T47" fmla="*/ 272 h 11136"/>
                                    <a:gd name="T48" fmla="*/ 6408 w 10912"/>
                                    <a:gd name="T49" fmla="*/ 0 h 11136"/>
                                    <a:gd name="T50" fmla="*/ 9400 w 10912"/>
                                    <a:gd name="T51" fmla="*/ 0 h 11136"/>
                                    <a:gd name="T52" fmla="*/ 8312 w 10912"/>
                                    <a:gd name="T53" fmla="*/ 272 h 11136"/>
                                    <a:gd name="T54" fmla="*/ 10216 w 10912"/>
                                    <a:gd name="T55" fmla="*/ 0 h 11136"/>
                                    <a:gd name="T56" fmla="*/ 10912 w 10912"/>
                                    <a:gd name="T57" fmla="*/ 136 h 11136"/>
                                    <a:gd name="T58" fmla="*/ 10640 w 10912"/>
                                    <a:gd name="T59" fmla="*/ 664 h 11136"/>
                                    <a:gd name="T60" fmla="*/ 10776 w 10912"/>
                                    <a:gd name="T61" fmla="*/ 272 h 11136"/>
                                    <a:gd name="T62" fmla="*/ 10216 w 10912"/>
                                    <a:gd name="T63" fmla="*/ 0 h 11136"/>
                                    <a:gd name="T64" fmla="*/ 10912 w 10912"/>
                                    <a:gd name="T65" fmla="*/ 2568 h 11136"/>
                                    <a:gd name="T66" fmla="*/ 10640 w 10912"/>
                                    <a:gd name="T67" fmla="*/ 1480 h 11136"/>
                                    <a:gd name="T68" fmla="*/ 10912 w 10912"/>
                                    <a:gd name="T69" fmla="*/ 3384 h 11136"/>
                                    <a:gd name="T70" fmla="*/ 10640 w 10912"/>
                                    <a:gd name="T71" fmla="*/ 4472 h 11136"/>
                                    <a:gd name="T72" fmla="*/ 10912 w 10912"/>
                                    <a:gd name="T73" fmla="*/ 3384 h 11136"/>
                                    <a:gd name="T74" fmla="*/ 10912 w 10912"/>
                                    <a:gd name="T75" fmla="*/ 6376 h 11136"/>
                                    <a:gd name="T76" fmla="*/ 10640 w 10912"/>
                                    <a:gd name="T77" fmla="*/ 5288 h 11136"/>
                                    <a:gd name="T78" fmla="*/ 10912 w 10912"/>
                                    <a:gd name="T79" fmla="*/ 7192 h 11136"/>
                                    <a:gd name="T80" fmla="*/ 10640 w 10912"/>
                                    <a:gd name="T81" fmla="*/ 8280 h 11136"/>
                                    <a:gd name="T82" fmla="*/ 10912 w 10912"/>
                                    <a:gd name="T83" fmla="*/ 7192 h 11136"/>
                                    <a:gd name="T84" fmla="*/ 10912 w 10912"/>
                                    <a:gd name="T85" fmla="*/ 10184 h 11136"/>
                                    <a:gd name="T86" fmla="*/ 10640 w 10912"/>
                                    <a:gd name="T87" fmla="*/ 9096 h 11136"/>
                                    <a:gd name="T88" fmla="*/ 10776 w 10912"/>
                                    <a:gd name="T89" fmla="*/ 11136 h 11136"/>
                                    <a:gd name="T90" fmla="*/ 9688 w 10912"/>
                                    <a:gd name="T91" fmla="*/ 10864 h 11136"/>
                                    <a:gd name="T92" fmla="*/ 10776 w 10912"/>
                                    <a:gd name="T93" fmla="*/ 11136 h 11136"/>
                                    <a:gd name="T94" fmla="*/ 7784 w 10912"/>
                                    <a:gd name="T95" fmla="*/ 11136 h 11136"/>
                                    <a:gd name="T96" fmla="*/ 8872 w 10912"/>
                                    <a:gd name="T97" fmla="*/ 10864 h 11136"/>
                                    <a:gd name="T98" fmla="*/ 6968 w 10912"/>
                                    <a:gd name="T99" fmla="*/ 11136 h 11136"/>
                                    <a:gd name="T100" fmla="*/ 5880 w 10912"/>
                                    <a:gd name="T101" fmla="*/ 10864 h 11136"/>
                                    <a:gd name="T102" fmla="*/ 6968 w 10912"/>
                                    <a:gd name="T103" fmla="*/ 11136 h 11136"/>
                                    <a:gd name="T104" fmla="*/ 3976 w 10912"/>
                                    <a:gd name="T105" fmla="*/ 11136 h 11136"/>
                                    <a:gd name="T106" fmla="*/ 5064 w 10912"/>
                                    <a:gd name="T107" fmla="*/ 10864 h 11136"/>
                                    <a:gd name="T108" fmla="*/ 3160 w 10912"/>
                                    <a:gd name="T109" fmla="*/ 11136 h 11136"/>
                                    <a:gd name="T110" fmla="*/ 2072 w 10912"/>
                                    <a:gd name="T111" fmla="*/ 10864 h 11136"/>
                                    <a:gd name="T112" fmla="*/ 3160 w 10912"/>
                                    <a:gd name="T113" fmla="*/ 11136 h 11136"/>
                                    <a:gd name="T114" fmla="*/ 168 w 10912"/>
                                    <a:gd name="T115" fmla="*/ 11136 h 11136"/>
                                    <a:gd name="T116" fmla="*/ 1256 w 10912"/>
                                    <a:gd name="T117" fmla="*/ 10864 h 11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0912" h="11136">
                                      <a:moveTo>
                                        <a:pt x="0" y="11000"/>
                                      </a:moveTo>
                                      <a:lnTo>
                                        <a:pt x="0" y="9912"/>
                                      </a:lnTo>
                                      <a:lnTo>
                                        <a:pt x="272" y="9912"/>
                                      </a:lnTo>
                                      <a:lnTo>
                                        <a:pt x="272" y="11000"/>
                                      </a:lnTo>
                                      <a:lnTo>
                                        <a:pt x="0" y="11000"/>
                                      </a:lnTo>
                                      <a:close/>
                                      <a:moveTo>
                                        <a:pt x="0" y="9096"/>
                                      </a:moveTo>
                                      <a:lnTo>
                                        <a:pt x="0" y="8008"/>
                                      </a:lnTo>
                                      <a:lnTo>
                                        <a:pt x="272" y="8008"/>
                                      </a:lnTo>
                                      <a:lnTo>
                                        <a:pt x="272" y="9096"/>
                                      </a:lnTo>
                                      <a:lnTo>
                                        <a:pt x="0" y="9096"/>
                                      </a:lnTo>
                                      <a:close/>
                                      <a:moveTo>
                                        <a:pt x="0" y="7192"/>
                                      </a:moveTo>
                                      <a:lnTo>
                                        <a:pt x="0" y="6104"/>
                                      </a:lnTo>
                                      <a:lnTo>
                                        <a:pt x="272" y="6104"/>
                                      </a:lnTo>
                                      <a:lnTo>
                                        <a:pt x="272" y="7192"/>
                                      </a:lnTo>
                                      <a:lnTo>
                                        <a:pt x="0" y="7192"/>
                                      </a:lnTo>
                                      <a:close/>
                                      <a:moveTo>
                                        <a:pt x="0" y="5288"/>
                                      </a:moveTo>
                                      <a:lnTo>
                                        <a:pt x="0" y="4200"/>
                                      </a:lnTo>
                                      <a:lnTo>
                                        <a:pt x="272" y="4200"/>
                                      </a:lnTo>
                                      <a:lnTo>
                                        <a:pt x="272" y="5288"/>
                                      </a:lnTo>
                                      <a:lnTo>
                                        <a:pt x="0" y="5288"/>
                                      </a:lnTo>
                                      <a:close/>
                                      <a:moveTo>
                                        <a:pt x="0" y="3384"/>
                                      </a:moveTo>
                                      <a:lnTo>
                                        <a:pt x="0" y="2296"/>
                                      </a:lnTo>
                                      <a:lnTo>
                                        <a:pt x="272" y="2296"/>
                                      </a:lnTo>
                                      <a:lnTo>
                                        <a:pt x="272" y="3384"/>
                                      </a:lnTo>
                                      <a:lnTo>
                                        <a:pt x="0" y="3384"/>
                                      </a:lnTo>
                                      <a:close/>
                                      <a:moveTo>
                                        <a:pt x="0" y="1480"/>
                                      </a:moveTo>
                                      <a:lnTo>
                                        <a:pt x="0" y="392"/>
                                      </a:lnTo>
                                      <a:lnTo>
                                        <a:pt x="272" y="392"/>
                                      </a:lnTo>
                                      <a:lnTo>
                                        <a:pt x="272" y="1480"/>
                                      </a:lnTo>
                                      <a:lnTo>
                                        <a:pt x="0" y="1480"/>
                                      </a:lnTo>
                                      <a:close/>
                                      <a:moveTo>
                                        <a:pt x="696" y="0"/>
                                      </a:moveTo>
                                      <a:lnTo>
                                        <a:pt x="1784" y="0"/>
                                      </a:lnTo>
                                      <a:lnTo>
                                        <a:pt x="1784" y="272"/>
                                      </a:lnTo>
                                      <a:lnTo>
                                        <a:pt x="696" y="272"/>
                                      </a:lnTo>
                                      <a:lnTo>
                                        <a:pt x="696" y="0"/>
                                      </a:lnTo>
                                      <a:close/>
                                      <a:moveTo>
                                        <a:pt x="2600" y="0"/>
                                      </a:moveTo>
                                      <a:lnTo>
                                        <a:pt x="3688" y="0"/>
                                      </a:lnTo>
                                      <a:lnTo>
                                        <a:pt x="3688" y="272"/>
                                      </a:lnTo>
                                      <a:lnTo>
                                        <a:pt x="2600" y="272"/>
                                      </a:lnTo>
                                      <a:lnTo>
                                        <a:pt x="2600" y="0"/>
                                      </a:lnTo>
                                      <a:close/>
                                      <a:moveTo>
                                        <a:pt x="4504" y="0"/>
                                      </a:moveTo>
                                      <a:lnTo>
                                        <a:pt x="5592" y="0"/>
                                      </a:lnTo>
                                      <a:lnTo>
                                        <a:pt x="5592" y="272"/>
                                      </a:lnTo>
                                      <a:lnTo>
                                        <a:pt x="4504" y="272"/>
                                      </a:lnTo>
                                      <a:lnTo>
                                        <a:pt x="4504" y="0"/>
                                      </a:lnTo>
                                      <a:close/>
                                      <a:moveTo>
                                        <a:pt x="6408" y="0"/>
                                      </a:moveTo>
                                      <a:lnTo>
                                        <a:pt x="7496" y="0"/>
                                      </a:lnTo>
                                      <a:lnTo>
                                        <a:pt x="7496" y="272"/>
                                      </a:lnTo>
                                      <a:lnTo>
                                        <a:pt x="6408" y="272"/>
                                      </a:lnTo>
                                      <a:lnTo>
                                        <a:pt x="6408" y="0"/>
                                      </a:lnTo>
                                      <a:close/>
                                      <a:moveTo>
                                        <a:pt x="8312" y="0"/>
                                      </a:moveTo>
                                      <a:lnTo>
                                        <a:pt x="9400" y="0"/>
                                      </a:lnTo>
                                      <a:lnTo>
                                        <a:pt x="9400" y="272"/>
                                      </a:lnTo>
                                      <a:lnTo>
                                        <a:pt x="8312" y="272"/>
                                      </a:lnTo>
                                      <a:lnTo>
                                        <a:pt x="8312" y="0"/>
                                      </a:lnTo>
                                      <a:close/>
                                      <a:moveTo>
                                        <a:pt x="10216" y="0"/>
                                      </a:moveTo>
                                      <a:lnTo>
                                        <a:pt x="10776" y="0"/>
                                      </a:lnTo>
                                      <a:cubicBezTo>
                                        <a:pt x="10852" y="0"/>
                                        <a:pt x="10912" y="61"/>
                                        <a:pt x="10912" y="136"/>
                                      </a:cubicBezTo>
                                      <a:lnTo>
                                        <a:pt x="10912" y="664"/>
                                      </a:lnTo>
                                      <a:lnTo>
                                        <a:pt x="10640" y="664"/>
                                      </a:lnTo>
                                      <a:lnTo>
                                        <a:pt x="10640" y="136"/>
                                      </a:lnTo>
                                      <a:lnTo>
                                        <a:pt x="10776" y="272"/>
                                      </a:lnTo>
                                      <a:lnTo>
                                        <a:pt x="10216" y="272"/>
                                      </a:lnTo>
                                      <a:lnTo>
                                        <a:pt x="10216" y="0"/>
                                      </a:lnTo>
                                      <a:close/>
                                      <a:moveTo>
                                        <a:pt x="10912" y="1480"/>
                                      </a:moveTo>
                                      <a:lnTo>
                                        <a:pt x="10912" y="2568"/>
                                      </a:lnTo>
                                      <a:lnTo>
                                        <a:pt x="10640" y="2568"/>
                                      </a:lnTo>
                                      <a:lnTo>
                                        <a:pt x="10640" y="1480"/>
                                      </a:lnTo>
                                      <a:lnTo>
                                        <a:pt x="10912" y="1480"/>
                                      </a:lnTo>
                                      <a:close/>
                                      <a:moveTo>
                                        <a:pt x="10912" y="3384"/>
                                      </a:moveTo>
                                      <a:lnTo>
                                        <a:pt x="10912" y="4472"/>
                                      </a:lnTo>
                                      <a:lnTo>
                                        <a:pt x="10640" y="4472"/>
                                      </a:lnTo>
                                      <a:lnTo>
                                        <a:pt x="10640" y="3384"/>
                                      </a:lnTo>
                                      <a:lnTo>
                                        <a:pt x="10912" y="3384"/>
                                      </a:lnTo>
                                      <a:close/>
                                      <a:moveTo>
                                        <a:pt x="10912" y="5288"/>
                                      </a:moveTo>
                                      <a:lnTo>
                                        <a:pt x="10912" y="6376"/>
                                      </a:lnTo>
                                      <a:lnTo>
                                        <a:pt x="10640" y="6376"/>
                                      </a:lnTo>
                                      <a:lnTo>
                                        <a:pt x="10640" y="5288"/>
                                      </a:lnTo>
                                      <a:lnTo>
                                        <a:pt x="10912" y="5288"/>
                                      </a:lnTo>
                                      <a:close/>
                                      <a:moveTo>
                                        <a:pt x="10912" y="7192"/>
                                      </a:moveTo>
                                      <a:lnTo>
                                        <a:pt x="10912" y="8280"/>
                                      </a:lnTo>
                                      <a:lnTo>
                                        <a:pt x="10640" y="8280"/>
                                      </a:lnTo>
                                      <a:lnTo>
                                        <a:pt x="10640" y="7192"/>
                                      </a:lnTo>
                                      <a:lnTo>
                                        <a:pt x="10912" y="7192"/>
                                      </a:lnTo>
                                      <a:close/>
                                      <a:moveTo>
                                        <a:pt x="10912" y="9096"/>
                                      </a:moveTo>
                                      <a:lnTo>
                                        <a:pt x="10912" y="10184"/>
                                      </a:lnTo>
                                      <a:lnTo>
                                        <a:pt x="10640" y="10184"/>
                                      </a:lnTo>
                                      <a:lnTo>
                                        <a:pt x="10640" y="9096"/>
                                      </a:lnTo>
                                      <a:lnTo>
                                        <a:pt x="10912" y="9096"/>
                                      </a:lnTo>
                                      <a:close/>
                                      <a:moveTo>
                                        <a:pt x="10776" y="11136"/>
                                      </a:moveTo>
                                      <a:lnTo>
                                        <a:pt x="9688" y="11136"/>
                                      </a:lnTo>
                                      <a:lnTo>
                                        <a:pt x="9688" y="10864"/>
                                      </a:lnTo>
                                      <a:lnTo>
                                        <a:pt x="10776" y="10864"/>
                                      </a:lnTo>
                                      <a:lnTo>
                                        <a:pt x="10776" y="11136"/>
                                      </a:lnTo>
                                      <a:close/>
                                      <a:moveTo>
                                        <a:pt x="8872" y="11136"/>
                                      </a:moveTo>
                                      <a:lnTo>
                                        <a:pt x="7784" y="11136"/>
                                      </a:lnTo>
                                      <a:lnTo>
                                        <a:pt x="7784" y="10864"/>
                                      </a:lnTo>
                                      <a:lnTo>
                                        <a:pt x="8872" y="10864"/>
                                      </a:lnTo>
                                      <a:lnTo>
                                        <a:pt x="8872" y="11136"/>
                                      </a:lnTo>
                                      <a:close/>
                                      <a:moveTo>
                                        <a:pt x="6968" y="11136"/>
                                      </a:moveTo>
                                      <a:lnTo>
                                        <a:pt x="5880" y="11136"/>
                                      </a:lnTo>
                                      <a:lnTo>
                                        <a:pt x="5880" y="10864"/>
                                      </a:lnTo>
                                      <a:lnTo>
                                        <a:pt x="6968" y="10864"/>
                                      </a:lnTo>
                                      <a:lnTo>
                                        <a:pt x="6968" y="11136"/>
                                      </a:lnTo>
                                      <a:close/>
                                      <a:moveTo>
                                        <a:pt x="5064" y="11136"/>
                                      </a:moveTo>
                                      <a:lnTo>
                                        <a:pt x="3976" y="11136"/>
                                      </a:lnTo>
                                      <a:lnTo>
                                        <a:pt x="3976" y="10864"/>
                                      </a:lnTo>
                                      <a:lnTo>
                                        <a:pt x="5064" y="10864"/>
                                      </a:lnTo>
                                      <a:lnTo>
                                        <a:pt x="5064" y="11136"/>
                                      </a:lnTo>
                                      <a:close/>
                                      <a:moveTo>
                                        <a:pt x="3160" y="11136"/>
                                      </a:moveTo>
                                      <a:lnTo>
                                        <a:pt x="2072" y="11136"/>
                                      </a:lnTo>
                                      <a:lnTo>
                                        <a:pt x="2072" y="10864"/>
                                      </a:lnTo>
                                      <a:lnTo>
                                        <a:pt x="3160" y="10864"/>
                                      </a:lnTo>
                                      <a:lnTo>
                                        <a:pt x="3160" y="11136"/>
                                      </a:lnTo>
                                      <a:close/>
                                      <a:moveTo>
                                        <a:pt x="1256" y="11136"/>
                                      </a:moveTo>
                                      <a:lnTo>
                                        <a:pt x="168" y="11136"/>
                                      </a:lnTo>
                                      <a:lnTo>
                                        <a:pt x="168" y="10864"/>
                                      </a:lnTo>
                                      <a:lnTo>
                                        <a:pt x="1256" y="10864"/>
                                      </a:lnTo>
                                      <a:lnTo>
                                        <a:pt x="1256" y="1113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 name="Freeform 38">
                                <a:extLst>
                                  <a:ext uri="{FF2B5EF4-FFF2-40B4-BE49-F238E27FC236}">
                                    <a16:creationId xmlns:a16="http://schemas.microsoft.com/office/drawing/2014/main" id="{409A4DA0-CD76-4475-9B67-7FC9FC6E5F8F}"/>
                                  </a:ext>
                                </a:extLst>
                              </wps:cNvPr>
                              <wps:cNvSpPr>
                                <a:spLocks/>
                              </wps:cNvSpPr>
                              <wps:spPr bwMode="auto">
                                <a:xfrm>
                                  <a:off x="4460267" y="1417436"/>
                                  <a:ext cx="774" cy="705"/>
                                </a:xfrm>
                                <a:custGeom>
                                  <a:avLst/>
                                  <a:gdLst>
                                    <a:gd name="T0" fmla="*/ 0 w 774"/>
                                    <a:gd name="T1" fmla="*/ 353 h 705"/>
                                    <a:gd name="T2" fmla="*/ 176 w 774"/>
                                    <a:gd name="T3" fmla="*/ 0 h 705"/>
                                    <a:gd name="T4" fmla="*/ 598 w 774"/>
                                    <a:gd name="T5" fmla="*/ 0 h 705"/>
                                    <a:gd name="T6" fmla="*/ 774 w 774"/>
                                    <a:gd name="T7" fmla="*/ 353 h 705"/>
                                    <a:gd name="T8" fmla="*/ 598 w 774"/>
                                    <a:gd name="T9" fmla="*/ 705 h 705"/>
                                    <a:gd name="T10" fmla="*/ 176 w 774"/>
                                    <a:gd name="T11" fmla="*/ 705 h 705"/>
                                    <a:gd name="T12" fmla="*/ 0 w 774"/>
                                    <a:gd name="T13" fmla="*/ 353 h 705"/>
                                  </a:gdLst>
                                  <a:ahLst/>
                                  <a:cxnLst>
                                    <a:cxn ang="0">
                                      <a:pos x="T0" y="T1"/>
                                    </a:cxn>
                                    <a:cxn ang="0">
                                      <a:pos x="T2" y="T3"/>
                                    </a:cxn>
                                    <a:cxn ang="0">
                                      <a:pos x="T4" y="T5"/>
                                    </a:cxn>
                                    <a:cxn ang="0">
                                      <a:pos x="T6" y="T7"/>
                                    </a:cxn>
                                    <a:cxn ang="0">
                                      <a:pos x="T8" y="T9"/>
                                    </a:cxn>
                                    <a:cxn ang="0">
                                      <a:pos x="T10" y="T11"/>
                                    </a:cxn>
                                    <a:cxn ang="0">
                                      <a:pos x="T12" y="T13"/>
                                    </a:cxn>
                                  </a:cxnLst>
                                  <a:rect l="0" t="0" r="r" b="b"/>
                                  <a:pathLst>
                                    <a:path w="774" h="705">
                                      <a:moveTo>
                                        <a:pt x="0" y="353"/>
                                      </a:moveTo>
                                      <a:lnTo>
                                        <a:pt x="176" y="0"/>
                                      </a:lnTo>
                                      <a:lnTo>
                                        <a:pt x="598" y="0"/>
                                      </a:lnTo>
                                      <a:lnTo>
                                        <a:pt x="774" y="353"/>
                                      </a:lnTo>
                                      <a:lnTo>
                                        <a:pt x="598" y="705"/>
                                      </a:lnTo>
                                      <a:lnTo>
                                        <a:pt x="176" y="705"/>
                                      </a:lnTo>
                                      <a:lnTo>
                                        <a:pt x="0" y="353"/>
                                      </a:lnTo>
                                      <a:close/>
                                    </a:path>
                                  </a:pathLst>
                                </a:custGeom>
                                <a:noFill/>
                                <a:ln w="14288" cap="flat">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 name="Freeform 45">
                                <a:extLst>
                                  <a:ext uri="{FF2B5EF4-FFF2-40B4-BE49-F238E27FC236}">
                                    <a16:creationId xmlns:a16="http://schemas.microsoft.com/office/drawing/2014/main" id="{C9DCE911-8C2F-4CB0-9D93-41DFB06F6C98}"/>
                                  </a:ext>
                                </a:extLst>
                              </wps:cNvPr>
                              <wps:cNvSpPr>
                                <a:spLocks noEditPoints="1"/>
                              </wps:cNvSpPr>
                              <wps:spPr bwMode="auto">
                                <a:xfrm>
                                  <a:off x="4460409" y="1417471"/>
                                  <a:ext cx="349" cy="352"/>
                                </a:xfrm>
                                <a:custGeom>
                                  <a:avLst/>
                                  <a:gdLst>
                                    <a:gd name="T0" fmla="*/ 1 w 358"/>
                                    <a:gd name="T1" fmla="*/ 155 h 344"/>
                                    <a:gd name="T2" fmla="*/ 12 w 358"/>
                                    <a:gd name="T3" fmla="*/ 147 h 344"/>
                                    <a:gd name="T4" fmla="*/ 10 w 358"/>
                                    <a:gd name="T5" fmla="*/ 181 h 344"/>
                                    <a:gd name="T6" fmla="*/ 15 w 358"/>
                                    <a:gd name="T7" fmla="*/ 105 h 344"/>
                                    <a:gd name="T8" fmla="*/ 27 w 358"/>
                                    <a:gd name="T9" fmla="*/ 82 h 344"/>
                                    <a:gd name="T10" fmla="*/ 26 w 358"/>
                                    <a:gd name="T11" fmla="*/ 102 h 344"/>
                                    <a:gd name="T12" fmla="*/ 10 w 358"/>
                                    <a:gd name="T13" fmla="*/ 116 h 344"/>
                                    <a:gd name="T14" fmla="*/ 59 w 358"/>
                                    <a:gd name="T15" fmla="*/ 45 h 344"/>
                                    <a:gd name="T16" fmla="*/ 78 w 358"/>
                                    <a:gd name="T17" fmla="*/ 41 h 344"/>
                                    <a:gd name="T18" fmla="*/ 59 w 358"/>
                                    <a:gd name="T19" fmla="*/ 57 h 344"/>
                                    <a:gd name="T20" fmla="*/ 97 w 358"/>
                                    <a:gd name="T21" fmla="*/ 19 h 344"/>
                                    <a:gd name="T22" fmla="*/ 126 w 358"/>
                                    <a:gd name="T23" fmla="*/ 8 h 344"/>
                                    <a:gd name="T24" fmla="*/ 121 w 358"/>
                                    <a:gd name="T25" fmla="*/ 19 h 344"/>
                                    <a:gd name="T26" fmla="*/ 97 w 358"/>
                                    <a:gd name="T27" fmla="*/ 19 h 344"/>
                                    <a:gd name="T28" fmla="*/ 179 w 358"/>
                                    <a:gd name="T29" fmla="*/ 0 h 344"/>
                                    <a:gd name="T30" fmla="*/ 198 w 358"/>
                                    <a:gd name="T31" fmla="*/ 10 h 344"/>
                                    <a:gd name="T32" fmla="*/ 171 w 358"/>
                                    <a:gd name="T33" fmla="*/ 9 h 344"/>
                                    <a:gd name="T34" fmla="*/ 227 w 358"/>
                                    <a:gd name="T35" fmla="*/ 6 h 344"/>
                                    <a:gd name="T36" fmla="*/ 256 w 358"/>
                                    <a:gd name="T37" fmla="*/ 17 h 344"/>
                                    <a:gd name="T38" fmla="*/ 245 w 358"/>
                                    <a:gd name="T39" fmla="*/ 22 h 344"/>
                                    <a:gd name="T40" fmla="*/ 227 w 358"/>
                                    <a:gd name="T41" fmla="*/ 6 h 344"/>
                                    <a:gd name="T42" fmla="*/ 305 w 358"/>
                                    <a:gd name="T43" fmla="*/ 50 h 344"/>
                                    <a:gd name="T44" fmla="*/ 305 w 358"/>
                                    <a:gd name="T45" fmla="*/ 63 h 344"/>
                                    <a:gd name="T46" fmla="*/ 281 w 358"/>
                                    <a:gd name="T47" fmla="*/ 42 h 344"/>
                                    <a:gd name="T48" fmla="*/ 336 w 358"/>
                                    <a:gd name="T49" fmla="*/ 90 h 344"/>
                                    <a:gd name="T50" fmla="*/ 348 w 358"/>
                                    <a:gd name="T51" fmla="*/ 117 h 344"/>
                                    <a:gd name="T52" fmla="*/ 332 w 358"/>
                                    <a:gd name="T53" fmla="*/ 102 h 344"/>
                                    <a:gd name="T54" fmla="*/ 332 w 358"/>
                                    <a:gd name="T55" fmla="*/ 83 h 344"/>
                                    <a:gd name="T56" fmla="*/ 358 w 358"/>
                                    <a:gd name="T57" fmla="*/ 163 h 344"/>
                                    <a:gd name="T58" fmla="*/ 348 w 358"/>
                                    <a:gd name="T59" fmla="*/ 182 h 344"/>
                                    <a:gd name="T60" fmla="*/ 348 w 358"/>
                                    <a:gd name="T61" fmla="*/ 156 h 344"/>
                                    <a:gd name="T62" fmla="*/ 353 w 358"/>
                                    <a:gd name="T63" fmla="*/ 211 h 344"/>
                                    <a:gd name="T64" fmla="*/ 344 w 358"/>
                                    <a:gd name="T65" fmla="*/ 239 h 344"/>
                                    <a:gd name="T66" fmla="*/ 338 w 358"/>
                                    <a:gd name="T67" fmla="*/ 228 h 344"/>
                                    <a:gd name="T68" fmla="*/ 353 w 358"/>
                                    <a:gd name="T69" fmla="*/ 211 h 344"/>
                                    <a:gd name="T70" fmla="*/ 311 w 358"/>
                                    <a:gd name="T71" fmla="*/ 288 h 344"/>
                                    <a:gd name="T72" fmla="*/ 299 w 358"/>
                                    <a:gd name="T73" fmla="*/ 287 h 344"/>
                                    <a:gd name="T74" fmla="*/ 318 w 358"/>
                                    <a:gd name="T75" fmla="*/ 265 h 344"/>
                                    <a:gd name="T76" fmla="*/ 264 w 358"/>
                                    <a:gd name="T77" fmla="*/ 324 h 344"/>
                                    <a:gd name="T78" fmla="*/ 240 w 358"/>
                                    <a:gd name="T79" fmla="*/ 324 h 344"/>
                                    <a:gd name="T80" fmla="*/ 267 w 358"/>
                                    <a:gd name="T81" fmla="*/ 312 h 344"/>
                                    <a:gd name="T82" fmla="*/ 215 w 358"/>
                                    <a:gd name="T83" fmla="*/ 341 h 344"/>
                                    <a:gd name="T84" fmla="*/ 179 w 358"/>
                                    <a:gd name="T85" fmla="*/ 344 h 344"/>
                                    <a:gd name="T86" fmla="*/ 188 w 358"/>
                                    <a:gd name="T87" fmla="*/ 335 h 344"/>
                                    <a:gd name="T88" fmla="*/ 214 w 358"/>
                                    <a:gd name="T89" fmla="*/ 332 h 344"/>
                                    <a:gd name="T90" fmla="*/ 135 w 358"/>
                                    <a:gd name="T91" fmla="*/ 339 h 344"/>
                                    <a:gd name="T92" fmla="*/ 117 w 358"/>
                                    <a:gd name="T93" fmla="*/ 324 h 344"/>
                                    <a:gd name="T94" fmla="*/ 145 w 358"/>
                                    <a:gd name="T95" fmla="*/ 332 h 344"/>
                                    <a:gd name="T96" fmla="*/ 87 w 358"/>
                                    <a:gd name="T97" fmla="*/ 320 h 344"/>
                                    <a:gd name="T98" fmla="*/ 59 w 358"/>
                                    <a:gd name="T99" fmla="*/ 300 h 344"/>
                                    <a:gd name="T100" fmla="*/ 71 w 358"/>
                                    <a:gd name="T101" fmla="*/ 298 h 344"/>
                                    <a:gd name="T102" fmla="*/ 92 w 358"/>
                                    <a:gd name="T103" fmla="*/ 312 h 344"/>
                                    <a:gd name="T104" fmla="*/ 31 w 358"/>
                                    <a:gd name="T105" fmla="*/ 269 h 344"/>
                                    <a:gd name="T106" fmla="*/ 17 w 358"/>
                                    <a:gd name="T107" fmla="*/ 245 h 344"/>
                                    <a:gd name="T108" fmla="*/ 34 w 358"/>
                                    <a:gd name="T109" fmla="*/ 257 h 344"/>
                                    <a:gd name="T110" fmla="*/ 37 w 358"/>
                                    <a:gd name="T111" fmla="*/ 277 h 344"/>
                                    <a:gd name="T112" fmla="*/ 3 w 358"/>
                                    <a:gd name="T113" fmla="*/ 199 h 344"/>
                                    <a:gd name="T114" fmla="*/ 11 w 358"/>
                                    <a:gd name="T115" fmla="*/ 189 h 344"/>
                                    <a:gd name="T116" fmla="*/ 16 w 358"/>
                                    <a:gd name="T117" fmla="*/ 216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58" h="344">
                                      <a:moveTo>
                                        <a:pt x="1" y="181"/>
                                      </a:moveTo>
                                      <a:lnTo>
                                        <a:pt x="0" y="172"/>
                                      </a:lnTo>
                                      <a:lnTo>
                                        <a:pt x="1" y="163"/>
                                      </a:lnTo>
                                      <a:lnTo>
                                        <a:pt x="1" y="155"/>
                                      </a:lnTo>
                                      <a:lnTo>
                                        <a:pt x="3" y="146"/>
                                      </a:lnTo>
                                      <a:lnTo>
                                        <a:pt x="3" y="143"/>
                                      </a:lnTo>
                                      <a:lnTo>
                                        <a:pt x="12" y="145"/>
                                      </a:lnTo>
                                      <a:lnTo>
                                        <a:pt x="12" y="147"/>
                                      </a:lnTo>
                                      <a:lnTo>
                                        <a:pt x="11" y="155"/>
                                      </a:lnTo>
                                      <a:lnTo>
                                        <a:pt x="10" y="164"/>
                                      </a:lnTo>
                                      <a:lnTo>
                                        <a:pt x="10" y="172"/>
                                      </a:lnTo>
                                      <a:lnTo>
                                        <a:pt x="10" y="181"/>
                                      </a:lnTo>
                                      <a:lnTo>
                                        <a:pt x="1" y="181"/>
                                      </a:lnTo>
                                      <a:close/>
                                      <a:moveTo>
                                        <a:pt x="10" y="116"/>
                                      </a:moveTo>
                                      <a:lnTo>
                                        <a:pt x="11" y="113"/>
                                      </a:lnTo>
                                      <a:lnTo>
                                        <a:pt x="15" y="105"/>
                                      </a:lnTo>
                                      <a:lnTo>
                                        <a:pt x="18" y="98"/>
                                      </a:lnTo>
                                      <a:lnTo>
                                        <a:pt x="22" y="90"/>
                                      </a:lnTo>
                                      <a:lnTo>
                                        <a:pt x="26" y="83"/>
                                      </a:lnTo>
                                      <a:lnTo>
                                        <a:pt x="27" y="82"/>
                                      </a:lnTo>
                                      <a:lnTo>
                                        <a:pt x="35" y="87"/>
                                      </a:lnTo>
                                      <a:lnTo>
                                        <a:pt x="34" y="88"/>
                                      </a:lnTo>
                                      <a:lnTo>
                                        <a:pt x="30" y="95"/>
                                      </a:lnTo>
                                      <a:lnTo>
                                        <a:pt x="26" y="102"/>
                                      </a:lnTo>
                                      <a:lnTo>
                                        <a:pt x="23" y="109"/>
                                      </a:lnTo>
                                      <a:lnTo>
                                        <a:pt x="20" y="116"/>
                                      </a:lnTo>
                                      <a:lnTo>
                                        <a:pt x="19" y="119"/>
                                      </a:lnTo>
                                      <a:lnTo>
                                        <a:pt x="10" y="116"/>
                                      </a:lnTo>
                                      <a:close/>
                                      <a:moveTo>
                                        <a:pt x="45" y="59"/>
                                      </a:moveTo>
                                      <a:lnTo>
                                        <a:pt x="47" y="56"/>
                                      </a:lnTo>
                                      <a:lnTo>
                                        <a:pt x="53" y="51"/>
                                      </a:lnTo>
                                      <a:lnTo>
                                        <a:pt x="59" y="45"/>
                                      </a:lnTo>
                                      <a:lnTo>
                                        <a:pt x="65" y="39"/>
                                      </a:lnTo>
                                      <a:lnTo>
                                        <a:pt x="72" y="34"/>
                                      </a:lnTo>
                                      <a:lnTo>
                                        <a:pt x="73" y="34"/>
                                      </a:lnTo>
                                      <a:lnTo>
                                        <a:pt x="78" y="41"/>
                                      </a:lnTo>
                                      <a:lnTo>
                                        <a:pt x="78" y="42"/>
                                      </a:lnTo>
                                      <a:lnTo>
                                        <a:pt x="71" y="46"/>
                                      </a:lnTo>
                                      <a:lnTo>
                                        <a:pt x="65" y="52"/>
                                      </a:lnTo>
                                      <a:lnTo>
                                        <a:pt x="59" y="57"/>
                                      </a:lnTo>
                                      <a:lnTo>
                                        <a:pt x="54" y="63"/>
                                      </a:lnTo>
                                      <a:lnTo>
                                        <a:pt x="51" y="65"/>
                                      </a:lnTo>
                                      <a:lnTo>
                                        <a:pt x="45" y="59"/>
                                      </a:lnTo>
                                      <a:close/>
                                      <a:moveTo>
                                        <a:pt x="97" y="19"/>
                                      </a:moveTo>
                                      <a:lnTo>
                                        <a:pt x="102" y="17"/>
                                      </a:lnTo>
                                      <a:lnTo>
                                        <a:pt x="110" y="14"/>
                                      </a:lnTo>
                                      <a:lnTo>
                                        <a:pt x="118" y="10"/>
                                      </a:lnTo>
                                      <a:lnTo>
                                        <a:pt x="126" y="8"/>
                                      </a:lnTo>
                                      <a:lnTo>
                                        <a:pt x="133" y="6"/>
                                      </a:lnTo>
                                      <a:lnTo>
                                        <a:pt x="135" y="15"/>
                                      </a:lnTo>
                                      <a:lnTo>
                                        <a:pt x="129" y="17"/>
                                      </a:lnTo>
                                      <a:lnTo>
                                        <a:pt x="121" y="19"/>
                                      </a:lnTo>
                                      <a:lnTo>
                                        <a:pt x="113" y="22"/>
                                      </a:lnTo>
                                      <a:lnTo>
                                        <a:pt x="106" y="25"/>
                                      </a:lnTo>
                                      <a:lnTo>
                                        <a:pt x="101" y="27"/>
                                      </a:lnTo>
                                      <a:lnTo>
                                        <a:pt x="97" y="19"/>
                                      </a:lnTo>
                                      <a:close/>
                                      <a:moveTo>
                                        <a:pt x="161" y="1"/>
                                      </a:moveTo>
                                      <a:lnTo>
                                        <a:pt x="161" y="1"/>
                                      </a:lnTo>
                                      <a:lnTo>
                                        <a:pt x="170" y="0"/>
                                      </a:lnTo>
                                      <a:lnTo>
                                        <a:pt x="179" y="0"/>
                                      </a:lnTo>
                                      <a:lnTo>
                                        <a:pt x="188" y="0"/>
                                      </a:lnTo>
                                      <a:lnTo>
                                        <a:pt x="197" y="1"/>
                                      </a:lnTo>
                                      <a:lnTo>
                                        <a:pt x="199" y="1"/>
                                      </a:lnTo>
                                      <a:lnTo>
                                        <a:pt x="198" y="10"/>
                                      </a:lnTo>
                                      <a:lnTo>
                                        <a:pt x="197" y="10"/>
                                      </a:lnTo>
                                      <a:lnTo>
                                        <a:pt x="188" y="9"/>
                                      </a:lnTo>
                                      <a:lnTo>
                                        <a:pt x="179" y="9"/>
                                      </a:lnTo>
                                      <a:lnTo>
                                        <a:pt x="171" y="9"/>
                                      </a:lnTo>
                                      <a:lnTo>
                                        <a:pt x="162" y="10"/>
                                      </a:lnTo>
                                      <a:lnTo>
                                        <a:pt x="162" y="10"/>
                                      </a:lnTo>
                                      <a:lnTo>
                                        <a:pt x="161" y="1"/>
                                      </a:lnTo>
                                      <a:close/>
                                      <a:moveTo>
                                        <a:pt x="227" y="6"/>
                                      </a:moveTo>
                                      <a:lnTo>
                                        <a:pt x="232" y="8"/>
                                      </a:lnTo>
                                      <a:lnTo>
                                        <a:pt x="240" y="10"/>
                                      </a:lnTo>
                                      <a:lnTo>
                                        <a:pt x="249" y="13"/>
                                      </a:lnTo>
                                      <a:lnTo>
                                        <a:pt x="256" y="17"/>
                                      </a:lnTo>
                                      <a:lnTo>
                                        <a:pt x="262" y="20"/>
                                      </a:lnTo>
                                      <a:lnTo>
                                        <a:pt x="258" y="28"/>
                                      </a:lnTo>
                                      <a:lnTo>
                                        <a:pt x="253" y="25"/>
                                      </a:lnTo>
                                      <a:lnTo>
                                        <a:pt x="245" y="22"/>
                                      </a:lnTo>
                                      <a:lnTo>
                                        <a:pt x="238" y="19"/>
                                      </a:lnTo>
                                      <a:lnTo>
                                        <a:pt x="230" y="17"/>
                                      </a:lnTo>
                                      <a:lnTo>
                                        <a:pt x="224" y="15"/>
                                      </a:lnTo>
                                      <a:lnTo>
                                        <a:pt x="227" y="6"/>
                                      </a:lnTo>
                                      <a:close/>
                                      <a:moveTo>
                                        <a:pt x="287" y="35"/>
                                      </a:moveTo>
                                      <a:lnTo>
                                        <a:pt x="293" y="39"/>
                                      </a:lnTo>
                                      <a:lnTo>
                                        <a:pt x="299" y="45"/>
                                      </a:lnTo>
                                      <a:lnTo>
                                        <a:pt x="305" y="50"/>
                                      </a:lnTo>
                                      <a:lnTo>
                                        <a:pt x="311" y="56"/>
                                      </a:lnTo>
                                      <a:lnTo>
                                        <a:pt x="315" y="60"/>
                                      </a:lnTo>
                                      <a:lnTo>
                                        <a:pt x="308" y="66"/>
                                      </a:lnTo>
                                      <a:lnTo>
                                        <a:pt x="305" y="63"/>
                                      </a:lnTo>
                                      <a:lnTo>
                                        <a:pt x="299" y="57"/>
                                      </a:lnTo>
                                      <a:lnTo>
                                        <a:pt x="293" y="52"/>
                                      </a:lnTo>
                                      <a:lnTo>
                                        <a:pt x="287" y="47"/>
                                      </a:lnTo>
                                      <a:lnTo>
                                        <a:pt x="281" y="42"/>
                                      </a:lnTo>
                                      <a:lnTo>
                                        <a:pt x="287" y="35"/>
                                      </a:lnTo>
                                      <a:close/>
                                      <a:moveTo>
                                        <a:pt x="332" y="83"/>
                                      </a:moveTo>
                                      <a:lnTo>
                                        <a:pt x="332" y="83"/>
                                      </a:lnTo>
                                      <a:lnTo>
                                        <a:pt x="336" y="90"/>
                                      </a:lnTo>
                                      <a:lnTo>
                                        <a:pt x="340" y="97"/>
                                      </a:lnTo>
                                      <a:lnTo>
                                        <a:pt x="344" y="105"/>
                                      </a:lnTo>
                                      <a:lnTo>
                                        <a:pt x="347" y="113"/>
                                      </a:lnTo>
                                      <a:lnTo>
                                        <a:pt x="348" y="117"/>
                                      </a:lnTo>
                                      <a:lnTo>
                                        <a:pt x="340" y="120"/>
                                      </a:lnTo>
                                      <a:lnTo>
                                        <a:pt x="338" y="116"/>
                                      </a:lnTo>
                                      <a:lnTo>
                                        <a:pt x="335" y="109"/>
                                      </a:lnTo>
                                      <a:lnTo>
                                        <a:pt x="332" y="102"/>
                                      </a:lnTo>
                                      <a:lnTo>
                                        <a:pt x="328" y="95"/>
                                      </a:lnTo>
                                      <a:lnTo>
                                        <a:pt x="324" y="88"/>
                                      </a:lnTo>
                                      <a:lnTo>
                                        <a:pt x="324" y="88"/>
                                      </a:lnTo>
                                      <a:lnTo>
                                        <a:pt x="332" y="83"/>
                                      </a:lnTo>
                                      <a:close/>
                                      <a:moveTo>
                                        <a:pt x="355" y="144"/>
                                      </a:moveTo>
                                      <a:lnTo>
                                        <a:pt x="356" y="146"/>
                                      </a:lnTo>
                                      <a:lnTo>
                                        <a:pt x="357" y="154"/>
                                      </a:lnTo>
                                      <a:lnTo>
                                        <a:pt x="358" y="163"/>
                                      </a:lnTo>
                                      <a:lnTo>
                                        <a:pt x="358" y="172"/>
                                      </a:lnTo>
                                      <a:lnTo>
                                        <a:pt x="358" y="181"/>
                                      </a:lnTo>
                                      <a:lnTo>
                                        <a:pt x="357" y="182"/>
                                      </a:lnTo>
                                      <a:lnTo>
                                        <a:pt x="348" y="182"/>
                                      </a:lnTo>
                                      <a:lnTo>
                                        <a:pt x="348" y="181"/>
                                      </a:lnTo>
                                      <a:lnTo>
                                        <a:pt x="348" y="172"/>
                                      </a:lnTo>
                                      <a:lnTo>
                                        <a:pt x="348" y="164"/>
                                      </a:lnTo>
                                      <a:lnTo>
                                        <a:pt x="348" y="156"/>
                                      </a:lnTo>
                                      <a:lnTo>
                                        <a:pt x="347" y="147"/>
                                      </a:lnTo>
                                      <a:lnTo>
                                        <a:pt x="346" y="146"/>
                                      </a:lnTo>
                                      <a:lnTo>
                                        <a:pt x="355" y="144"/>
                                      </a:lnTo>
                                      <a:close/>
                                      <a:moveTo>
                                        <a:pt x="353" y="211"/>
                                      </a:moveTo>
                                      <a:lnTo>
                                        <a:pt x="352" y="215"/>
                                      </a:lnTo>
                                      <a:lnTo>
                                        <a:pt x="350" y="223"/>
                                      </a:lnTo>
                                      <a:lnTo>
                                        <a:pt x="347" y="231"/>
                                      </a:lnTo>
                                      <a:lnTo>
                                        <a:pt x="344" y="239"/>
                                      </a:lnTo>
                                      <a:lnTo>
                                        <a:pt x="340" y="246"/>
                                      </a:lnTo>
                                      <a:lnTo>
                                        <a:pt x="332" y="242"/>
                                      </a:lnTo>
                                      <a:lnTo>
                                        <a:pt x="335" y="236"/>
                                      </a:lnTo>
                                      <a:lnTo>
                                        <a:pt x="338" y="228"/>
                                      </a:lnTo>
                                      <a:lnTo>
                                        <a:pt x="341" y="221"/>
                                      </a:lnTo>
                                      <a:lnTo>
                                        <a:pt x="343" y="213"/>
                                      </a:lnTo>
                                      <a:lnTo>
                                        <a:pt x="344" y="208"/>
                                      </a:lnTo>
                                      <a:lnTo>
                                        <a:pt x="353" y="211"/>
                                      </a:lnTo>
                                      <a:close/>
                                      <a:moveTo>
                                        <a:pt x="326" y="271"/>
                                      </a:moveTo>
                                      <a:lnTo>
                                        <a:pt x="322" y="275"/>
                                      </a:lnTo>
                                      <a:lnTo>
                                        <a:pt x="317" y="282"/>
                                      </a:lnTo>
                                      <a:lnTo>
                                        <a:pt x="311" y="288"/>
                                      </a:lnTo>
                                      <a:lnTo>
                                        <a:pt x="305" y="294"/>
                                      </a:lnTo>
                                      <a:lnTo>
                                        <a:pt x="300" y="299"/>
                                      </a:lnTo>
                                      <a:lnTo>
                                        <a:pt x="294" y="292"/>
                                      </a:lnTo>
                                      <a:lnTo>
                                        <a:pt x="299" y="287"/>
                                      </a:lnTo>
                                      <a:lnTo>
                                        <a:pt x="304" y="282"/>
                                      </a:lnTo>
                                      <a:lnTo>
                                        <a:pt x="310" y="276"/>
                                      </a:lnTo>
                                      <a:lnTo>
                                        <a:pt x="315" y="270"/>
                                      </a:lnTo>
                                      <a:lnTo>
                                        <a:pt x="318" y="265"/>
                                      </a:lnTo>
                                      <a:lnTo>
                                        <a:pt x="326" y="271"/>
                                      </a:lnTo>
                                      <a:close/>
                                      <a:moveTo>
                                        <a:pt x="277" y="316"/>
                                      </a:moveTo>
                                      <a:lnTo>
                                        <a:pt x="272" y="319"/>
                                      </a:lnTo>
                                      <a:lnTo>
                                        <a:pt x="264" y="324"/>
                                      </a:lnTo>
                                      <a:lnTo>
                                        <a:pt x="257" y="327"/>
                                      </a:lnTo>
                                      <a:lnTo>
                                        <a:pt x="249" y="331"/>
                                      </a:lnTo>
                                      <a:lnTo>
                                        <a:pt x="243" y="333"/>
                                      </a:lnTo>
                                      <a:lnTo>
                                        <a:pt x="240" y="324"/>
                                      </a:lnTo>
                                      <a:lnTo>
                                        <a:pt x="245" y="322"/>
                                      </a:lnTo>
                                      <a:lnTo>
                                        <a:pt x="253" y="319"/>
                                      </a:lnTo>
                                      <a:lnTo>
                                        <a:pt x="260" y="315"/>
                                      </a:lnTo>
                                      <a:lnTo>
                                        <a:pt x="267" y="312"/>
                                      </a:lnTo>
                                      <a:lnTo>
                                        <a:pt x="272" y="308"/>
                                      </a:lnTo>
                                      <a:lnTo>
                                        <a:pt x="277" y="316"/>
                                      </a:lnTo>
                                      <a:close/>
                                      <a:moveTo>
                                        <a:pt x="216" y="341"/>
                                      </a:moveTo>
                                      <a:lnTo>
                                        <a:pt x="215" y="341"/>
                                      </a:lnTo>
                                      <a:lnTo>
                                        <a:pt x="206" y="342"/>
                                      </a:lnTo>
                                      <a:lnTo>
                                        <a:pt x="197" y="343"/>
                                      </a:lnTo>
                                      <a:lnTo>
                                        <a:pt x="188" y="344"/>
                                      </a:lnTo>
                                      <a:lnTo>
                                        <a:pt x="179" y="344"/>
                                      </a:lnTo>
                                      <a:lnTo>
                                        <a:pt x="178" y="344"/>
                                      </a:lnTo>
                                      <a:lnTo>
                                        <a:pt x="178" y="335"/>
                                      </a:lnTo>
                                      <a:lnTo>
                                        <a:pt x="179" y="335"/>
                                      </a:lnTo>
                                      <a:lnTo>
                                        <a:pt x="188" y="335"/>
                                      </a:lnTo>
                                      <a:lnTo>
                                        <a:pt x="196" y="334"/>
                                      </a:lnTo>
                                      <a:lnTo>
                                        <a:pt x="205" y="333"/>
                                      </a:lnTo>
                                      <a:lnTo>
                                        <a:pt x="213" y="332"/>
                                      </a:lnTo>
                                      <a:lnTo>
                                        <a:pt x="214" y="332"/>
                                      </a:lnTo>
                                      <a:lnTo>
                                        <a:pt x="216" y="341"/>
                                      </a:lnTo>
                                      <a:close/>
                                      <a:moveTo>
                                        <a:pt x="150" y="342"/>
                                      </a:moveTo>
                                      <a:lnTo>
                                        <a:pt x="143" y="341"/>
                                      </a:lnTo>
                                      <a:lnTo>
                                        <a:pt x="135" y="339"/>
                                      </a:lnTo>
                                      <a:lnTo>
                                        <a:pt x="126" y="337"/>
                                      </a:lnTo>
                                      <a:lnTo>
                                        <a:pt x="118" y="334"/>
                                      </a:lnTo>
                                      <a:lnTo>
                                        <a:pt x="113" y="332"/>
                                      </a:lnTo>
                                      <a:lnTo>
                                        <a:pt x="117" y="324"/>
                                      </a:lnTo>
                                      <a:lnTo>
                                        <a:pt x="121" y="325"/>
                                      </a:lnTo>
                                      <a:lnTo>
                                        <a:pt x="129" y="328"/>
                                      </a:lnTo>
                                      <a:lnTo>
                                        <a:pt x="137" y="330"/>
                                      </a:lnTo>
                                      <a:lnTo>
                                        <a:pt x="145" y="332"/>
                                      </a:lnTo>
                                      <a:lnTo>
                                        <a:pt x="151" y="333"/>
                                      </a:lnTo>
                                      <a:lnTo>
                                        <a:pt x="150" y="342"/>
                                      </a:lnTo>
                                      <a:close/>
                                      <a:moveTo>
                                        <a:pt x="88" y="320"/>
                                      </a:moveTo>
                                      <a:lnTo>
                                        <a:pt x="87" y="320"/>
                                      </a:lnTo>
                                      <a:lnTo>
                                        <a:pt x="79" y="315"/>
                                      </a:lnTo>
                                      <a:lnTo>
                                        <a:pt x="72" y="310"/>
                                      </a:lnTo>
                                      <a:lnTo>
                                        <a:pt x="66" y="305"/>
                                      </a:lnTo>
                                      <a:lnTo>
                                        <a:pt x="59" y="300"/>
                                      </a:lnTo>
                                      <a:lnTo>
                                        <a:pt x="57" y="298"/>
                                      </a:lnTo>
                                      <a:lnTo>
                                        <a:pt x="63" y="291"/>
                                      </a:lnTo>
                                      <a:lnTo>
                                        <a:pt x="65" y="293"/>
                                      </a:lnTo>
                                      <a:lnTo>
                                        <a:pt x="71" y="298"/>
                                      </a:lnTo>
                                      <a:lnTo>
                                        <a:pt x="78" y="303"/>
                                      </a:lnTo>
                                      <a:lnTo>
                                        <a:pt x="84" y="307"/>
                                      </a:lnTo>
                                      <a:lnTo>
                                        <a:pt x="91" y="311"/>
                                      </a:lnTo>
                                      <a:lnTo>
                                        <a:pt x="92" y="312"/>
                                      </a:lnTo>
                                      <a:lnTo>
                                        <a:pt x="88" y="320"/>
                                      </a:lnTo>
                                      <a:close/>
                                      <a:moveTo>
                                        <a:pt x="37" y="277"/>
                                      </a:moveTo>
                                      <a:lnTo>
                                        <a:pt x="36" y="275"/>
                                      </a:lnTo>
                                      <a:lnTo>
                                        <a:pt x="31" y="269"/>
                                      </a:lnTo>
                                      <a:lnTo>
                                        <a:pt x="26" y="262"/>
                                      </a:lnTo>
                                      <a:lnTo>
                                        <a:pt x="22" y="254"/>
                                      </a:lnTo>
                                      <a:lnTo>
                                        <a:pt x="18" y="247"/>
                                      </a:lnTo>
                                      <a:lnTo>
                                        <a:pt x="17" y="245"/>
                                      </a:lnTo>
                                      <a:lnTo>
                                        <a:pt x="26" y="241"/>
                                      </a:lnTo>
                                      <a:lnTo>
                                        <a:pt x="26" y="243"/>
                                      </a:lnTo>
                                      <a:lnTo>
                                        <a:pt x="30" y="250"/>
                                      </a:lnTo>
                                      <a:lnTo>
                                        <a:pt x="34" y="257"/>
                                      </a:lnTo>
                                      <a:lnTo>
                                        <a:pt x="39" y="263"/>
                                      </a:lnTo>
                                      <a:lnTo>
                                        <a:pt x="43" y="269"/>
                                      </a:lnTo>
                                      <a:lnTo>
                                        <a:pt x="45" y="271"/>
                                      </a:lnTo>
                                      <a:lnTo>
                                        <a:pt x="37" y="277"/>
                                      </a:lnTo>
                                      <a:close/>
                                      <a:moveTo>
                                        <a:pt x="7" y="218"/>
                                      </a:moveTo>
                                      <a:lnTo>
                                        <a:pt x="6" y="215"/>
                                      </a:lnTo>
                                      <a:lnTo>
                                        <a:pt x="4" y="207"/>
                                      </a:lnTo>
                                      <a:lnTo>
                                        <a:pt x="3" y="199"/>
                                      </a:lnTo>
                                      <a:lnTo>
                                        <a:pt x="1" y="190"/>
                                      </a:lnTo>
                                      <a:lnTo>
                                        <a:pt x="1" y="181"/>
                                      </a:lnTo>
                                      <a:lnTo>
                                        <a:pt x="10" y="180"/>
                                      </a:lnTo>
                                      <a:lnTo>
                                        <a:pt x="11" y="189"/>
                                      </a:lnTo>
                                      <a:lnTo>
                                        <a:pt x="12" y="197"/>
                                      </a:lnTo>
                                      <a:lnTo>
                                        <a:pt x="13" y="205"/>
                                      </a:lnTo>
                                      <a:lnTo>
                                        <a:pt x="15" y="213"/>
                                      </a:lnTo>
                                      <a:lnTo>
                                        <a:pt x="16" y="216"/>
                                      </a:lnTo>
                                      <a:lnTo>
                                        <a:pt x="7" y="218"/>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Oval 18">
                                <a:extLst>
                                  <a:ext uri="{FF2B5EF4-FFF2-40B4-BE49-F238E27FC236}">
                                    <a16:creationId xmlns:a16="http://schemas.microsoft.com/office/drawing/2014/main" id="{13DB3E5F-74DA-4E75-8384-0490A726BDBF}"/>
                                  </a:ext>
                                </a:extLst>
                              </wps:cNvPr>
                              <wps:cNvSpPr>
                                <a:spLocks noChangeArrowheads="1"/>
                              </wps:cNvSpPr>
                              <wps:spPr bwMode="auto">
                                <a:xfrm flipV="1">
                                  <a:off x="4460460" y="1417678"/>
                                  <a:ext cx="42" cy="45"/>
                                </a:xfrm>
                                <a:prstGeom prst="ellipse">
                                  <a:avLst/>
                                </a:prstGeom>
                                <a:noFill/>
                                <a:ln w="28575">
                                  <a:solidFill>
                                    <a:srgbClr val="92D050"/>
                                  </a:solidFill>
                                  <a:prstDash val="solid"/>
                                  <a:round/>
                                  <a:headEnd/>
                                  <a:tailEnd/>
                                </a:ln>
                              </wps:spPr>
                              <wps:bodyPr vert="horz" wrap="square" lIns="91440" tIns="45720" rIns="91440" bIns="45720" numCol="1" anchor="t" anchorCtr="0" compatLnSpc="1">
                                <a:prstTxWarp prst="textNoShape">
                                  <a:avLst/>
                                </a:prstTxWarp>
                              </wps:bodyPr>
                            </wps:wsp>
                            <wps:wsp>
                              <wps:cNvPr id="19" name="Freeform 53">
                                <a:extLst>
                                  <a:ext uri="{FF2B5EF4-FFF2-40B4-BE49-F238E27FC236}">
                                    <a16:creationId xmlns:a16="http://schemas.microsoft.com/office/drawing/2014/main" id="{7B036C81-3C30-4D84-AB9B-A5E037BF4A6D}"/>
                                  </a:ext>
                                </a:extLst>
                              </wps:cNvPr>
                              <wps:cNvSpPr>
                                <a:spLocks/>
                              </wps:cNvSpPr>
                              <wps:spPr bwMode="auto">
                                <a:xfrm rot="2595697">
                                  <a:off x="4460420" y="1417570"/>
                                  <a:ext cx="115" cy="109"/>
                                </a:xfrm>
                                <a:custGeom>
                                  <a:avLst/>
                                  <a:gdLst>
                                    <a:gd name="T0" fmla="*/ 69 w 178"/>
                                    <a:gd name="T1" fmla="*/ 104 h 164"/>
                                    <a:gd name="T2" fmla="*/ 11 w 178"/>
                                    <a:gd name="T3" fmla="*/ 12 h 164"/>
                                    <a:gd name="T4" fmla="*/ 109 w 178"/>
                                    <a:gd name="T5" fmla="*/ 59 h 164"/>
                                    <a:gd name="T6" fmla="*/ 167 w 178"/>
                                    <a:gd name="T7" fmla="*/ 152 h 164"/>
                                    <a:gd name="T8" fmla="*/ 69 w 178"/>
                                    <a:gd name="T9" fmla="*/ 104 h 164"/>
                                  </a:gdLst>
                                  <a:ahLst/>
                                  <a:cxnLst>
                                    <a:cxn ang="0">
                                      <a:pos x="T0" y="T1"/>
                                    </a:cxn>
                                    <a:cxn ang="0">
                                      <a:pos x="T2" y="T3"/>
                                    </a:cxn>
                                    <a:cxn ang="0">
                                      <a:pos x="T4" y="T5"/>
                                    </a:cxn>
                                    <a:cxn ang="0">
                                      <a:pos x="T6" y="T7"/>
                                    </a:cxn>
                                    <a:cxn ang="0">
                                      <a:pos x="T8" y="T9"/>
                                    </a:cxn>
                                  </a:cxnLst>
                                  <a:rect l="0" t="0" r="r" b="b"/>
                                  <a:pathLst>
                                    <a:path w="178" h="164">
                                      <a:moveTo>
                                        <a:pt x="69" y="104"/>
                                      </a:moveTo>
                                      <a:cubicBezTo>
                                        <a:pt x="26" y="66"/>
                                        <a:pt x="0" y="24"/>
                                        <a:pt x="11" y="12"/>
                                      </a:cubicBezTo>
                                      <a:cubicBezTo>
                                        <a:pt x="23" y="0"/>
                                        <a:pt x="66" y="21"/>
                                        <a:pt x="109" y="59"/>
                                      </a:cubicBezTo>
                                      <a:cubicBezTo>
                                        <a:pt x="152" y="98"/>
                                        <a:pt x="178" y="139"/>
                                        <a:pt x="167" y="152"/>
                                      </a:cubicBezTo>
                                      <a:cubicBezTo>
                                        <a:pt x="155" y="164"/>
                                        <a:pt x="112" y="143"/>
                                        <a:pt x="69" y="104"/>
                                      </a:cubicBezTo>
                                    </a:path>
                                  </a:pathLst>
                                </a:custGeom>
                                <a:noFill/>
                                <a:ln w="14288" cap="flat">
                                  <a:solidFill>
                                    <a:srgbClr val="92D05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 name="Freeform 54">
                                <a:extLst>
                                  <a:ext uri="{FF2B5EF4-FFF2-40B4-BE49-F238E27FC236}">
                                    <a16:creationId xmlns:a16="http://schemas.microsoft.com/office/drawing/2014/main" id="{734E9870-802C-4FDE-BB5C-BC46EBAEE344}"/>
                                  </a:ext>
                                </a:extLst>
                              </wps:cNvPr>
                              <wps:cNvSpPr>
                                <a:spLocks noEditPoints="1"/>
                              </wps:cNvSpPr>
                              <wps:spPr bwMode="auto">
                                <a:xfrm>
                                  <a:off x="4460051" y="1417306"/>
                                  <a:ext cx="1119" cy="934"/>
                                </a:xfrm>
                                <a:custGeom>
                                  <a:avLst/>
                                  <a:gdLst>
                                    <a:gd name="T0" fmla="*/ 0 w 8220"/>
                                    <a:gd name="T1" fmla="*/ 6354 h 6864"/>
                                    <a:gd name="T2" fmla="*/ 0 w 8220"/>
                                    <a:gd name="T3" fmla="*/ 5606 h 6864"/>
                                    <a:gd name="T4" fmla="*/ 68 w 8220"/>
                                    <a:gd name="T5" fmla="*/ 5130 h 6864"/>
                                    <a:gd name="T6" fmla="*/ 68 w 8220"/>
                                    <a:gd name="T7" fmla="*/ 4926 h 6864"/>
                                    <a:gd name="T8" fmla="*/ 0 w 8220"/>
                                    <a:gd name="T9" fmla="*/ 4450 h 6864"/>
                                    <a:gd name="T10" fmla="*/ 0 w 8220"/>
                                    <a:gd name="T11" fmla="*/ 3498 h 6864"/>
                                    <a:gd name="T12" fmla="*/ 0 w 8220"/>
                                    <a:gd name="T13" fmla="*/ 2750 h 6864"/>
                                    <a:gd name="T14" fmla="*/ 68 w 8220"/>
                                    <a:gd name="T15" fmla="*/ 2274 h 6864"/>
                                    <a:gd name="T16" fmla="*/ 68 w 8220"/>
                                    <a:gd name="T17" fmla="*/ 2070 h 6864"/>
                                    <a:gd name="T18" fmla="*/ 0 w 8220"/>
                                    <a:gd name="T19" fmla="*/ 1594 h 6864"/>
                                    <a:gd name="T20" fmla="*/ 0 w 8220"/>
                                    <a:gd name="T21" fmla="*/ 642 h 6864"/>
                                    <a:gd name="T22" fmla="*/ 0 w 8220"/>
                                    <a:gd name="T23" fmla="*/ 34 h 6864"/>
                                    <a:gd name="T24" fmla="*/ 68 w 8220"/>
                                    <a:gd name="T25" fmla="*/ 166 h 6864"/>
                                    <a:gd name="T26" fmla="*/ 378 w 8220"/>
                                    <a:gd name="T27" fmla="*/ 0 h 6864"/>
                                    <a:gd name="T28" fmla="*/ 1330 w 8220"/>
                                    <a:gd name="T29" fmla="*/ 0 h 6864"/>
                                    <a:gd name="T30" fmla="*/ 2078 w 8220"/>
                                    <a:gd name="T31" fmla="*/ 0 h 6864"/>
                                    <a:gd name="T32" fmla="*/ 2554 w 8220"/>
                                    <a:gd name="T33" fmla="*/ 68 h 6864"/>
                                    <a:gd name="T34" fmla="*/ 2758 w 8220"/>
                                    <a:gd name="T35" fmla="*/ 68 h 6864"/>
                                    <a:gd name="T36" fmla="*/ 3234 w 8220"/>
                                    <a:gd name="T37" fmla="*/ 0 h 6864"/>
                                    <a:gd name="T38" fmla="*/ 4186 w 8220"/>
                                    <a:gd name="T39" fmla="*/ 0 h 6864"/>
                                    <a:gd name="T40" fmla="*/ 4934 w 8220"/>
                                    <a:gd name="T41" fmla="*/ 0 h 6864"/>
                                    <a:gd name="T42" fmla="*/ 5410 w 8220"/>
                                    <a:gd name="T43" fmla="*/ 68 h 6864"/>
                                    <a:gd name="T44" fmla="*/ 5614 w 8220"/>
                                    <a:gd name="T45" fmla="*/ 68 h 6864"/>
                                    <a:gd name="T46" fmla="*/ 6090 w 8220"/>
                                    <a:gd name="T47" fmla="*/ 0 h 6864"/>
                                    <a:gd name="T48" fmla="*/ 7042 w 8220"/>
                                    <a:gd name="T49" fmla="*/ 0 h 6864"/>
                                    <a:gd name="T50" fmla="*/ 7790 w 8220"/>
                                    <a:gd name="T51" fmla="*/ 0 h 6864"/>
                                    <a:gd name="T52" fmla="*/ 8220 w 8220"/>
                                    <a:gd name="T53" fmla="*/ 34 h 6864"/>
                                    <a:gd name="T54" fmla="*/ 7994 w 8220"/>
                                    <a:gd name="T55" fmla="*/ 0 h 6864"/>
                                    <a:gd name="T56" fmla="*/ 8220 w 8220"/>
                                    <a:gd name="T57" fmla="*/ 794 h 6864"/>
                                    <a:gd name="T58" fmla="*/ 8220 w 8220"/>
                                    <a:gd name="T59" fmla="*/ 1542 h 6864"/>
                                    <a:gd name="T60" fmla="*/ 8152 w 8220"/>
                                    <a:gd name="T61" fmla="*/ 2018 h 6864"/>
                                    <a:gd name="T62" fmla="*/ 8152 w 8220"/>
                                    <a:gd name="T63" fmla="*/ 2222 h 6864"/>
                                    <a:gd name="T64" fmla="*/ 8220 w 8220"/>
                                    <a:gd name="T65" fmla="*/ 2698 h 6864"/>
                                    <a:gd name="T66" fmla="*/ 8220 w 8220"/>
                                    <a:gd name="T67" fmla="*/ 3650 h 6864"/>
                                    <a:gd name="T68" fmla="*/ 8220 w 8220"/>
                                    <a:gd name="T69" fmla="*/ 4398 h 6864"/>
                                    <a:gd name="T70" fmla="*/ 8152 w 8220"/>
                                    <a:gd name="T71" fmla="*/ 4874 h 6864"/>
                                    <a:gd name="T72" fmla="*/ 8152 w 8220"/>
                                    <a:gd name="T73" fmla="*/ 5078 h 6864"/>
                                    <a:gd name="T74" fmla="*/ 8220 w 8220"/>
                                    <a:gd name="T75" fmla="*/ 5554 h 6864"/>
                                    <a:gd name="T76" fmla="*/ 8220 w 8220"/>
                                    <a:gd name="T77" fmla="*/ 6506 h 6864"/>
                                    <a:gd name="T78" fmla="*/ 7762 w 8220"/>
                                    <a:gd name="T79" fmla="*/ 6864 h 6864"/>
                                    <a:gd name="T80" fmla="*/ 7286 w 8220"/>
                                    <a:gd name="T81" fmla="*/ 6796 h 6864"/>
                                    <a:gd name="T82" fmla="*/ 7082 w 8220"/>
                                    <a:gd name="T83" fmla="*/ 6796 h 6864"/>
                                    <a:gd name="T84" fmla="*/ 6606 w 8220"/>
                                    <a:gd name="T85" fmla="*/ 6864 h 6864"/>
                                    <a:gd name="T86" fmla="*/ 5654 w 8220"/>
                                    <a:gd name="T87" fmla="*/ 6864 h 6864"/>
                                    <a:gd name="T88" fmla="*/ 4906 w 8220"/>
                                    <a:gd name="T89" fmla="*/ 6864 h 6864"/>
                                    <a:gd name="T90" fmla="*/ 4430 w 8220"/>
                                    <a:gd name="T91" fmla="*/ 6796 h 6864"/>
                                    <a:gd name="T92" fmla="*/ 4226 w 8220"/>
                                    <a:gd name="T93" fmla="*/ 6796 h 6864"/>
                                    <a:gd name="T94" fmla="*/ 3750 w 8220"/>
                                    <a:gd name="T95" fmla="*/ 6864 h 6864"/>
                                    <a:gd name="T96" fmla="*/ 2798 w 8220"/>
                                    <a:gd name="T97" fmla="*/ 6864 h 6864"/>
                                    <a:gd name="T98" fmla="*/ 2050 w 8220"/>
                                    <a:gd name="T99" fmla="*/ 6864 h 6864"/>
                                    <a:gd name="T100" fmla="*/ 1574 w 8220"/>
                                    <a:gd name="T101" fmla="*/ 6796 h 6864"/>
                                    <a:gd name="T102" fmla="*/ 1370 w 8220"/>
                                    <a:gd name="T103" fmla="*/ 6796 h 6864"/>
                                    <a:gd name="T104" fmla="*/ 894 w 8220"/>
                                    <a:gd name="T105" fmla="*/ 6864 h 6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8220" h="6864">
                                      <a:moveTo>
                                        <a:pt x="0" y="6830"/>
                                      </a:moveTo>
                                      <a:lnTo>
                                        <a:pt x="0" y="6558"/>
                                      </a:lnTo>
                                      <a:lnTo>
                                        <a:pt x="68" y="6558"/>
                                      </a:lnTo>
                                      <a:lnTo>
                                        <a:pt x="68" y="6830"/>
                                      </a:lnTo>
                                      <a:lnTo>
                                        <a:pt x="0" y="6830"/>
                                      </a:lnTo>
                                      <a:close/>
                                      <a:moveTo>
                                        <a:pt x="0" y="6354"/>
                                      </a:moveTo>
                                      <a:lnTo>
                                        <a:pt x="0" y="6082"/>
                                      </a:lnTo>
                                      <a:lnTo>
                                        <a:pt x="68" y="6082"/>
                                      </a:lnTo>
                                      <a:lnTo>
                                        <a:pt x="68" y="6354"/>
                                      </a:lnTo>
                                      <a:lnTo>
                                        <a:pt x="0" y="6354"/>
                                      </a:lnTo>
                                      <a:close/>
                                      <a:moveTo>
                                        <a:pt x="0" y="5878"/>
                                      </a:moveTo>
                                      <a:lnTo>
                                        <a:pt x="0" y="5606"/>
                                      </a:lnTo>
                                      <a:lnTo>
                                        <a:pt x="68" y="5606"/>
                                      </a:lnTo>
                                      <a:lnTo>
                                        <a:pt x="68" y="5878"/>
                                      </a:lnTo>
                                      <a:lnTo>
                                        <a:pt x="0" y="5878"/>
                                      </a:lnTo>
                                      <a:close/>
                                      <a:moveTo>
                                        <a:pt x="0" y="5402"/>
                                      </a:moveTo>
                                      <a:lnTo>
                                        <a:pt x="0" y="5130"/>
                                      </a:lnTo>
                                      <a:lnTo>
                                        <a:pt x="68" y="5130"/>
                                      </a:lnTo>
                                      <a:lnTo>
                                        <a:pt x="68" y="5402"/>
                                      </a:lnTo>
                                      <a:lnTo>
                                        <a:pt x="0" y="5402"/>
                                      </a:lnTo>
                                      <a:close/>
                                      <a:moveTo>
                                        <a:pt x="0" y="4926"/>
                                      </a:moveTo>
                                      <a:lnTo>
                                        <a:pt x="0" y="4654"/>
                                      </a:lnTo>
                                      <a:lnTo>
                                        <a:pt x="68" y="4654"/>
                                      </a:lnTo>
                                      <a:lnTo>
                                        <a:pt x="68" y="4926"/>
                                      </a:lnTo>
                                      <a:lnTo>
                                        <a:pt x="0" y="4926"/>
                                      </a:lnTo>
                                      <a:close/>
                                      <a:moveTo>
                                        <a:pt x="0" y="4450"/>
                                      </a:moveTo>
                                      <a:lnTo>
                                        <a:pt x="0" y="4178"/>
                                      </a:lnTo>
                                      <a:lnTo>
                                        <a:pt x="68" y="4178"/>
                                      </a:lnTo>
                                      <a:lnTo>
                                        <a:pt x="68" y="4450"/>
                                      </a:lnTo>
                                      <a:lnTo>
                                        <a:pt x="0" y="4450"/>
                                      </a:lnTo>
                                      <a:close/>
                                      <a:moveTo>
                                        <a:pt x="0" y="3974"/>
                                      </a:moveTo>
                                      <a:lnTo>
                                        <a:pt x="0" y="3702"/>
                                      </a:lnTo>
                                      <a:lnTo>
                                        <a:pt x="68" y="3702"/>
                                      </a:lnTo>
                                      <a:lnTo>
                                        <a:pt x="68" y="3974"/>
                                      </a:lnTo>
                                      <a:lnTo>
                                        <a:pt x="0" y="3974"/>
                                      </a:lnTo>
                                      <a:close/>
                                      <a:moveTo>
                                        <a:pt x="0" y="3498"/>
                                      </a:moveTo>
                                      <a:lnTo>
                                        <a:pt x="0" y="3226"/>
                                      </a:lnTo>
                                      <a:lnTo>
                                        <a:pt x="68" y="3226"/>
                                      </a:lnTo>
                                      <a:lnTo>
                                        <a:pt x="68" y="3498"/>
                                      </a:lnTo>
                                      <a:lnTo>
                                        <a:pt x="0" y="3498"/>
                                      </a:lnTo>
                                      <a:close/>
                                      <a:moveTo>
                                        <a:pt x="0" y="3022"/>
                                      </a:moveTo>
                                      <a:lnTo>
                                        <a:pt x="0" y="2750"/>
                                      </a:lnTo>
                                      <a:lnTo>
                                        <a:pt x="68" y="2750"/>
                                      </a:lnTo>
                                      <a:lnTo>
                                        <a:pt x="68" y="3022"/>
                                      </a:lnTo>
                                      <a:lnTo>
                                        <a:pt x="0" y="3022"/>
                                      </a:lnTo>
                                      <a:close/>
                                      <a:moveTo>
                                        <a:pt x="0" y="2546"/>
                                      </a:moveTo>
                                      <a:lnTo>
                                        <a:pt x="0" y="2274"/>
                                      </a:lnTo>
                                      <a:lnTo>
                                        <a:pt x="68" y="2274"/>
                                      </a:lnTo>
                                      <a:lnTo>
                                        <a:pt x="68" y="2546"/>
                                      </a:lnTo>
                                      <a:lnTo>
                                        <a:pt x="0" y="2546"/>
                                      </a:lnTo>
                                      <a:close/>
                                      <a:moveTo>
                                        <a:pt x="0" y="2070"/>
                                      </a:moveTo>
                                      <a:lnTo>
                                        <a:pt x="0" y="1798"/>
                                      </a:lnTo>
                                      <a:lnTo>
                                        <a:pt x="68" y="1798"/>
                                      </a:lnTo>
                                      <a:lnTo>
                                        <a:pt x="68" y="2070"/>
                                      </a:lnTo>
                                      <a:lnTo>
                                        <a:pt x="0" y="2070"/>
                                      </a:lnTo>
                                      <a:close/>
                                      <a:moveTo>
                                        <a:pt x="0" y="1594"/>
                                      </a:moveTo>
                                      <a:lnTo>
                                        <a:pt x="0" y="1322"/>
                                      </a:lnTo>
                                      <a:lnTo>
                                        <a:pt x="68" y="1322"/>
                                      </a:lnTo>
                                      <a:lnTo>
                                        <a:pt x="68" y="1594"/>
                                      </a:lnTo>
                                      <a:lnTo>
                                        <a:pt x="0" y="1594"/>
                                      </a:lnTo>
                                      <a:close/>
                                      <a:moveTo>
                                        <a:pt x="0" y="1118"/>
                                      </a:moveTo>
                                      <a:lnTo>
                                        <a:pt x="0" y="846"/>
                                      </a:lnTo>
                                      <a:lnTo>
                                        <a:pt x="68" y="846"/>
                                      </a:lnTo>
                                      <a:lnTo>
                                        <a:pt x="68" y="1118"/>
                                      </a:lnTo>
                                      <a:lnTo>
                                        <a:pt x="0" y="1118"/>
                                      </a:lnTo>
                                      <a:close/>
                                      <a:moveTo>
                                        <a:pt x="0" y="642"/>
                                      </a:moveTo>
                                      <a:lnTo>
                                        <a:pt x="0" y="370"/>
                                      </a:lnTo>
                                      <a:lnTo>
                                        <a:pt x="68" y="370"/>
                                      </a:lnTo>
                                      <a:lnTo>
                                        <a:pt x="68" y="642"/>
                                      </a:lnTo>
                                      <a:lnTo>
                                        <a:pt x="0" y="642"/>
                                      </a:lnTo>
                                      <a:close/>
                                      <a:moveTo>
                                        <a:pt x="0" y="166"/>
                                      </a:moveTo>
                                      <a:lnTo>
                                        <a:pt x="0" y="34"/>
                                      </a:lnTo>
                                      <a:cubicBezTo>
                                        <a:pt x="0" y="16"/>
                                        <a:pt x="16" y="0"/>
                                        <a:pt x="34" y="0"/>
                                      </a:cubicBezTo>
                                      <a:lnTo>
                                        <a:pt x="174" y="0"/>
                                      </a:lnTo>
                                      <a:lnTo>
                                        <a:pt x="174" y="68"/>
                                      </a:lnTo>
                                      <a:lnTo>
                                        <a:pt x="34" y="68"/>
                                      </a:lnTo>
                                      <a:lnTo>
                                        <a:pt x="68" y="34"/>
                                      </a:lnTo>
                                      <a:lnTo>
                                        <a:pt x="68" y="166"/>
                                      </a:lnTo>
                                      <a:lnTo>
                                        <a:pt x="0" y="166"/>
                                      </a:lnTo>
                                      <a:close/>
                                      <a:moveTo>
                                        <a:pt x="378" y="0"/>
                                      </a:moveTo>
                                      <a:lnTo>
                                        <a:pt x="650" y="0"/>
                                      </a:lnTo>
                                      <a:lnTo>
                                        <a:pt x="650" y="68"/>
                                      </a:lnTo>
                                      <a:lnTo>
                                        <a:pt x="378" y="68"/>
                                      </a:lnTo>
                                      <a:lnTo>
                                        <a:pt x="378" y="0"/>
                                      </a:lnTo>
                                      <a:close/>
                                      <a:moveTo>
                                        <a:pt x="854" y="0"/>
                                      </a:moveTo>
                                      <a:lnTo>
                                        <a:pt x="1126" y="0"/>
                                      </a:lnTo>
                                      <a:lnTo>
                                        <a:pt x="1126" y="68"/>
                                      </a:lnTo>
                                      <a:lnTo>
                                        <a:pt x="854" y="68"/>
                                      </a:lnTo>
                                      <a:lnTo>
                                        <a:pt x="854" y="0"/>
                                      </a:lnTo>
                                      <a:close/>
                                      <a:moveTo>
                                        <a:pt x="1330" y="0"/>
                                      </a:moveTo>
                                      <a:lnTo>
                                        <a:pt x="1602" y="0"/>
                                      </a:lnTo>
                                      <a:lnTo>
                                        <a:pt x="1602" y="68"/>
                                      </a:lnTo>
                                      <a:lnTo>
                                        <a:pt x="1330" y="68"/>
                                      </a:lnTo>
                                      <a:lnTo>
                                        <a:pt x="1330" y="0"/>
                                      </a:lnTo>
                                      <a:close/>
                                      <a:moveTo>
                                        <a:pt x="1806" y="0"/>
                                      </a:moveTo>
                                      <a:lnTo>
                                        <a:pt x="2078" y="0"/>
                                      </a:lnTo>
                                      <a:lnTo>
                                        <a:pt x="2078" y="68"/>
                                      </a:lnTo>
                                      <a:lnTo>
                                        <a:pt x="1806" y="68"/>
                                      </a:lnTo>
                                      <a:lnTo>
                                        <a:pt x="1806" y="0"/>
                                      </a:lnTo>
                                      <a:close/>
                                      <a:moveTo>
                                        <a:pt x="2282" y="0"/>
                                      </a:moveTo>
                                      <a:lnTo>
                                        <a:pt x="2554" y="0"/>
                                      </a:lnTo>
                                      <a:lnTo>
                                        <a:pt x="2554" y="68"/>
                                      </a:lnTo>
                                      <a:lnTo>
                                        <a:pt x="2282" y="68"/>
                                      </a:lnTo>
                                      <a:lnTo>
                                        <a:pt x="2282" y="0"/>
                                      </a:lnTo>
                                      <a:close/>
                                      <a:moveTo>
                                        <a:pt x="2758" y="0"/>
                                      </a:moveTo>
                                      <a:lnTo>
                                        <a:pt x="3030" y="0"/>
                                      </a:lnTo>
                                      <a:lnTo>
                                        <a:pt x="3030" y="68"/>
                                      </a:lnTo>
                                      <a:lnTo>
                                        <a:pt x="2758" y="68"/>
                                      </a:lnTo>
                                      <a:lnTo>
                                        <a:pt x="2758" y="0"/>
                                      </a:lnTo>
                                      <a:close/>
                                      <a:moveTo>
                                        <a:pt x="3234" y="0"/>
                                      </a:moveTo>
                                      <a:lnTo>
                                        <a:pt x="3506" y="0"/>
                                      </a:lnTo>
                                      <a:lnTo>
                                        <a:pt x="3506" y="68"/>
                                      </a:lnTo>
                                      <a:lnTo>
                                        <a:pt x="3234" y="68"/>
                                      </a:lnTo>
                                      <a:lnTo>
                                        <a:pt x="3234" y="0"/>
                                      </a:lnTo>
                                      <a:close/>
                                      <a:moveTo>
                                        <a:pt x="3710" y="0"/>
                                      </a:moveTo>
                                      <a:lnTo>
                                        <a:pt x="3982" y="0"/>
                                      </a:lnTo>
                                      <a:lnTo>
                                        <a:pt x="3982" y="68"/>
                                      </a:lnTo>
                                      <a:lnTo>
                                        <a:pt x="3710" y="68"/>
                                      </a:lnTo>
                                      <a:lnTo>
                                        <a:pt x="3710" y="0"/>
                                      </a:lnTo>
                                      <a:close/>
                                      <a:moveTo>
                                        <a:pt x="4186" y="0"/>
                                      </a:moveTo>
                                      <a:lnTo>
                                        <a:pt x="4458" y="0"/>
                                      </a:lnTo>
                                      <a:lnTo>
                                        <a:pt x="4458" y="68"/>
                                      </a:lnTo>
                                      <a:lnTo>
                                        <a:pt x="4186" y="68"/>
                                      </a:lnTo>
                                      <a:lnTo>
                                        <a:pt x="4186" y="0"/>
                                      </a:lnTo>
                                      <a:close/>
                                      <a:moveTo>
                                        <a:pt x="4662" y="0"/>
                                      </a:moveTo>
                                      <a:lnTo>
                                        <a:pt x="4934" y="0"/>
                                      </a:lnTo>
                                      <a:lnTo>
                                        <a:pt x="4934" y="68"/>
                                      </a:lnTo>
                                      <a:lnTo>
                                        <a:pt x="4662" y="68"/>
                                      </a:lnTo>
                                      <a:lnTo>
                                        <a:pt x="4662" y="0"/>
                                      </a:lnTo>
                                      <a:close/>
                                      <a:moveTo>
                                        <a:pt x="5138" y="0"/>
                                      </a:moveTo>
                                      <a:lnTo>
                                        <a:pt x="5410" y="0"/>
                                      </a:lnTo>
                                      <a:lnTo>
                                        <a:pt x="5410" y="68"/>
                                      </a:lnTo>
                                      <a:lnTo>
                                        <a:pt x="5138" y="68"/>
                                      </a:lnTo>
                                      <a:lnTo>
                                        <a:pt x="5138" y="0"/>
                                      </a:lnTo>
                                      <a:close/>
                                      <a:moveTo>
                                        <a:pt x="5614" y="0"/>
                                      </a:moveTo>
                                      <a:lnTo>
                                        <a:pt x="5886" y="0"/>
                                      </a:lnTo>
                                      <a:lnTo>
                                        <a:pt x="5886" y="68"/>
                                      </a:lnTo>
                                      <a:lnTo>
                                        <a:pt x="5614" y="68"/>
                                      </a:lnTo>
                                      <a:lnTo>
                                        <a:pt x="5614" y="0"/>
                                      </a:lnTo>
                                      <a:close/>
                                      <a:moveTo>
                                        <a:pt x="6090" y="0"/>
                                      </a:moveTo>
                                      <a:lnTo>
                                        <a:pt x="6362" y="0"/>
                                      </a:lnTo>
                                      <a:lnTo>
                                        <a:pt x="6362" y="68"/>
                                      </a:lnTo>
                                      <a:lnTo>
                                        <a:pt x="6090" y="68"/>
                                      </a:lnTo>
                                      <a:lnTo>
                                        <a:pt x="6090" y="0"/>
                                      </a:lnTo>
                                      <a:close/>
                                      <a:moveTo>
                                        <a:pt x="6566" y="0"/>
                                      </a:moveTo>
                                      <a:lnTo>
                                        <a:pt x="6838" y="0"/>
                                      </a:lnTo>
                                      <a:lnTo>
                                        <a:pt x="6838" y="68"/>
                                      </a:lnTo>
                                      <a:lnTo>
                                        <a:pt x="6566" y="68"/>
                                      </a:lnTo>
                                      <a:lnTo>
                                        <a:pt x="6566" y="0"/>
                                      </a:lnTo>
                                      <a:close/>
                                      <a:moveTo>
                                        <a:pt x="7042" y="0"/>
                                      </a:moveTo>
                                      <a:lnTo>
                                        <a:pt x="7314" y="0"/>
                                      </a:lnTo>
                                      <a:lnTo>
                                        <a:pt x="7314" y="68"/>
                                      </a:lnTo>
                                      <a:lnTo>
                                        <a:pt x="7042" y="68"/>
                                      </a:lnTo>
                                      <a:lnTo>
                                        <a:pt x="7042" y="0"/>
                                      </a:lnTo>
                                      <a:close/>
                                      <a:moveTo>
                                        <a:pt x="7518" y="0"/>
                                      </a:moveTo>
                                      <a:lnTo>
                                        <a:pt x="7790" y="0"/>
                                      </a:lnTo>
                                      <a:lnTo>
                                        <a:pt x="7790" y="68"/>
                                      </a:lnTo>
                                      <a:lnTo>
                                        <a:pt x="7518" y="68"/>
                                      </a:lnTo>
                                      <a:lnTo>
                                        <a:pt x="7518" y="0"/>
                                      </a:lnTo>
                                      <a:close/>
                                      <a:moveTo>
                                        <a:pt x="7994" y="0"/>
                                      </a:moveTo>
                                      <a:lnTo>
                                        <a:pt x="8186" y="0"/>
                                      </a:lnTo>
                                      <a:cubicBezTo>
                                        <a:pt x="8205" y="0"/>
                                        <a:pt x="8220" y="16"/>
                                        <a:pt x="8220" y="34"/>
                                      </a:cubicBezTo>
                                      <a:lnTo>
                                        <a:pt x="8220" y="114"/>
                                      </a:lnTo>
                                      <a:lnTo>
                                        <a:pt x="8152" y="114"/>
                                      </a:lnTo>
                                      <a:lnTo>
                                        <a:pt x="8152" y="34"/>
                                      </a:lnTo>
                                      <a:lnTo>
                                        <a:pt x="8186" y="68"/>
                                      </a:lnTo>
                                      <a:lnTo>
                                        <a:pt x="7994" y="68"/>
                                      </a:lnTo>
                                      <a:lnTo>
                                        <a:pt x="7994" y="0"/>
                                      </a:lnTo>
                                      <a:close/>
                                      <a:moveTo>
                                        <a:pt x="8220" y="318"/>
                                      </a:moveTo>
                                      <a:lnTo>
                                        <a:pt x="8220" y="590"/>
                                      </a:lnTo>
                                      <a:lnTo>
                                        <a:pt x="8152" y="590"/>
                                      </a:lnTo>
                                      <a:lnTo>
                                        <a:pt x="8152" y="318"/>
                                      </a:lnTo>
                                      <a:lnTo>
                                        <a:pt x="8220" y="318"/>
                                      </a:lnTo>
                                      <a:close/>
                                      <a:moveTo>
                                        <a:pt x="8220" y="794"/>
                                      </a:moveTo>
                                      <a:lnTo>
                                        <a:pt x="8220" y="1066"/>
                                      </a:lnTo>
                                      <a:lnTo>
                                        <a:pt x="8152" y="1066"/>
                                      </a:lnTo>
                                      <a:lnTo>
                                        <a:pt x="8152" y="794"/>
                                      </a:lnTo>
                                      <a:lnTo>
                                        <a:pt x="8220" y="794"/>
                                      </a:lnTo>
                                      <a:close/>
                                      <a:moveTo>
                                        <a:pt x="8220" y="1270"/>
                                      </a:moveTo>
                                      <a:lnTo>
                                        <a:pt x="8220" y="1542"/>
                                      </a:lnTo>
                                      <a:lnTo>
                                        <a:pt x="8152" y="1542"/>
                                      </a:lnTo>
                                      <a:lnTo>
                                        <a:pt x="8152" y="1270"/>
                                      </a:lnTo>
                                      <a:lnTo>
                                        <a:pt x="8220" y="1270"/>
                                      </a:lnTo>
                                      <a:close/>
                                      <a:moveTo>
                                        <a:pt x="8220" y="1746"/>
                                      </a:moveTo>
                                      <a:lnTo>
                                        <a:pt x="8220" y="2018"/>
                                      </a:lnTo>
                                      <a:lnTo>
                                        <a:pt x="8152" y="2018"/>
                                      </a:lnTo>
                                      <a:lnTo>
                                        <a:pt x="8152" y="1746"/>
                                      </a:lnTo>
                                      <a:lnTo>
                                        <a:pt x="8220" y="1746"/>
                                      </a:lnTo>
                                      <a:close/>
                                      <a:moveTo>
                                        <a:pt x="8220" y="2222"/>
                                      </a:moveTo>
                                      <a:lnTo>
                                        <a:pt x="8220" y="2494"/>
                                      </a:lnTo>
                                      <a:lnTo>
                                        <a:pt x="8152" y="2494"/>
                                      </a:lnTo>
                                      <a:lnTo>
                                        <a:pt x="8152" y="2222"/>
                                      </a:lnTo>
                                      <a:lnTo>
                                        <a:pt x="8220" y="2222"/>
                                      </a:lnTo>
                                      <a:close/>
                                      <a:moveTo>
                                        <a:pt x="8220" y="2698"/>
                                      </a:moveTo>
                                      <a:lnTo>
                                        <a:pt x="8220" y="2970"/>
                                      </a:lnTo>
                                      <a:lnTo>
                                        <a:pt x="8152" y="2970"/>
                                      </a:lnTo>
                                      <a:lnTo>
                                        <a:pt x="8152" y="2698"/>
                                      </a:lnTo>
                                      <a:lnTo>
                                        <a:pt x="8220" y="2698"/>
                                      </a:lnTo>
                                      <a:close/>
                                      <a:moveTo>
                                        <a:pt x="8220" y="3174"/>
                                      </a:moveTo>
                                      <a:lnTo>
                                        <a:pt x="8220" y="3446"/>
                                      </a:lnTo>
                                      <a:lnTo>
                                        <a:pt x="8152" y="3446"/>
                                      </a:lnTo>
                                      <a:lnTo>
                                        <a:pt x="8152" y="3174"/>
                                      </a:lnTo>
                                      <a:lnTo>
                                        <a:pt x="8220" y="3174"/>
                                      </a:lnTo>
                                      <a:close/>
                                      <a:moveTo>
                                        <a:pt x="8220" y="3650"/>
                                      </a:moveTo>
                                      <a:lnTo>
                                        <a:pt x="8220" y="3922"/>
                                      </a:lnTo>
                                      <a:lnTo>
                                        <a:pt x="8152" y="3922"/>
                                      </a:lnTo>
                                      <a:lnTo>
                                        <a:pt x="8152" y="3650"/>
                                      </a:lnTo>
                                      <a:lnTo>
                                        <a:pt x="8220" y="3650"/>
                                      </a:lnTo>
                                      <a:close/>
                                      <a:moveTo>
                                        <a:pt x="8220" y="4126"/>
                                      </a:moveTo>
                                      <a:lnTo>
                                        <a:pt x="8220" y="4398"/>
                                      </a:lnTo>
                                      <a:lnTo>
                                        <a:pt x="8152" y="4398"/>
                                      </a:lnTo>
                                      <a:lnTo>
                                        <a:pt x="8152" y="4126"/>
                                      </a:lnTo>
                                      <a:lnTo>
                                        <a:pt x="8220" y="4126"/>
                                      </a:lnTo>
                                      <a:close/>
                                      <a:moveTo>
                                        <a:pt x="8220" y="4602"/>
                                      </a:moveTo>
                                      <a:lnTo>
                                        <a:pt x="8220" y="4874"/>
                                      </a:lnTo>
                                      <a:lnTo>
                                        <a:pt x="8152" y="4874"/>
                                      </a:lnTo>
                                      <a:lnTo>
                                        <a:pt x="8152" y="4602"/>
                                      </a:lnTo>
                                      <a:lnTo>
                                        <a:pt x="8220" y="4602"/>
                                      </a:lnTo>
                                      <a:close/>
                                      <a:moveTo>
                                        <a:pt x="8220" y="5078"/>
                                      </a:moveTo>
                                      <a:lnTo>
                                        <a:pt x="8220" y="5350"/>
                                      </a:lnTo>
                                      <a:lnTo>
                                        <a:pt x="8152" y="5350"/>
                                      </a:lnTo>
                                      <a:lnTo>
                                        <a:pt x="8152" y="5078"/>
                                      </a:lnTo>
                                      <a:lnTo>
                                        <a:pt x="8220" y="5078"/>
                                      </a:lnTo>
                                      <a:close/>
                                      <a:moveTo>
                                        <a:pt x="8220" y="5554"/>
                                      </a:moveTo>
                                      <a:lnTo>
                                        <a:pt x="8220" y="5826"/>
                                      </a:lnTo>
                                      <a:lnTo>
                                        <a:pt x="8152" y="5826"/>
                                      </a:lnTo>
                                      <a:lnTo>
                                        <a:pt x="8152" y="5554"/>
                                      </a:lnTo>
                                      <a:lnTo>
                                        <a:pt x="8220" y="5554"/>
                                      </a:lnTo>
                                      <a:close/>
                                      <a:moveTo>
                                        <a:pt x="8220" y="6030"/>
                                      </a:moveTo>
                                      <a:lnTo>
                                        <a:pt x="8220" y="6302"/>
                                      </a:lnTo>
                                      <a:lnTo>
                                        <a:pt x="8152" y="6302"/>
                                      </a:lnTo>
                                      <a:lnTo>
                                        <a:pt x="8152" y="6030"/>
                                      </a:lnTo>
                                      <a:lnTo>
                                        <a:pt x="8220" y="6030"/>
                                      </a:lnTo>
                                      <a:close/>
                                      <a:moveTo>
                                        <a:pt x="8220" y="6506"/>
                                      </a:moveTo>
                                      <a:lnTo>
                                        <a:pt x="8220" y="6778"/>
                                      </a:lnTo>
                                      <a:lnTo>
                                        <a:pt x="8152" y="6778"/>
                                      </a:lnTo>
                                      <a:lnTo>
                                        <a:pt x="8152" y="6506"/>
                                      </a:lnTo>
                                      <a:lnTo>
                                        <a:pt x="8220" y="6506"/>
                                      </a:lnTo>
                                      <a:close/>
                                      <a:moveTo>
                                        <a:pt x="8034" y="6864"/>
                                      </a:moveTo>
                                      <a:lnTo>
                                        <a:pt x="7762" y="6864"/>
                                      </a:lnTo>
                                      <a:lnTo>
                                        <a:pt x="7762" y="6796"/>
                                      </a:lnTo>
                                      <a:lnTo>
                                        <a:pt x="8034" y="6796"/>
                                      </a:lnTo>
                                      <a:lnTo>
                                        <a:pt x="8034" y="6864"/>
                                      </a:lnTo>
                                      <a:close/>
                                      <a:moveTo>
                                        <a:pt x="7558" y="6864"/>
                                      </a:moveTo>
                                      <a:lnTo>
                                        <a:pt x="7286" y="6864"/>
                                      </a:lnTo>
                                      <a:lnTo>
                                        <a:pt x="7286" y="6796"/>
                                      </a:lnTo>
                                      <a:lnTo>
                                        <a:pt x="7558" y="6796"/>
                                      </a:lnTo>
                                      <a:lnTo>
                                        <a:pt x="7558" y="6864"/>
                                      </a:lnTo>
                                      <a:close/>
                                      <a:moveTo>
                                        <a:pt x="7082" y="6864"/>
                                      </a:moveTo>
                                      <a:lnTo>
                                        <a:pt x="6810" y="6864"/>
                                      </a:lnTo>
                                      <a:lnTo>
                                        <a:pt x="6810" y="6796"/>
                                      </a:lnTo>
                                      <a:lnTo>
                                        <a:pt x="7082" y="6796"/>
                                      </a:lnTo>
                                      <a:lnTo>
                                        <a:pt x="7082" y="6864"/>
                                      </a:lnTo>
                                      <a:close/>
                                      <a:moveTo>
                                        <a:pt x="6606" y="6864"/>
                                      </a:moveTo>
                                      <a:lnTo>
                                        <a:pt x="6334" y="6864"/>
                                      </a:lnTo>
                                      <a:lnTo>
                                        <a:pt x="6334" y="6796"/>
                                      </a:lnTo>
                                      <a:lnTo>
                                        <a:pt x="6606" y="6796"/>
                                      </a:lnTo>
                                      <a:lnTo>
                                        <a:pt x="6606" y="6864"/>
                                      </a:lnTo>
                                      <a:close/>
                                      <a:moveTo>
                                        <a:pt x="6130" y="6864"/>
                                      </a:moveTo>
                                      <a:lnTo>
                                        <a:pt x="5858" y="6864"/>
                                      </a:lnTo>
                                      <a:lnTo>
                                        <a:pt x="5858" y="6796"/>
                                      </a:lnTo>
                                      <a:lnTo>
                                        <a:pt x="6130" y="6796"/>
                                      </a:lnTo>
                                      <a:lnTo>
                                        <a:pt x="6130" y="6864"/>
                                      </a:lnTo>
                                      <a:close/>
                                      <a:moveTo>
                                        <a:pt x="5654" y="6864"/>
                                      </a:moveTo>
                                      <a:lnTo>
                                        <a:pt x="5382" y="6864"/>
                                      </a:lnTo>
                                      <a:lnTo>
                                        <a:pt x="5382" y="6796"/>
                                      </a:lnTo>
                                      <a:lnTo>
                                        <a:pt x="5654" y="6796"/>
                                      </a:lnTo>
                                      <a:lnTo>
                                        <a:pt x="5654" y="6864"/>
                                      </a:lnTo>
                                      <a:close/>
                                      <a:moveTo>
                                        <a:pt x="5178" y="6864"/>
                                      </a:moveTo>
                                      <a:lnTo>
                                        <a:pt x="4906" y="6864"/>
                                      </a:lnTo>
                                      <a:lnTo>
                                        <a:pt x="4906" y="6796"/>
                                      </a:lnTo>
                                      <a:lnTo>
                                        <a:pt x="5178" y="6796"/>
                                      </a:lnTo>
                                      <a:lnTo>
                                        <a:pt x="5178" y="6864"/>
                                      </a:lnTo>
                                      <a:close/>
                                      <a:moveTo>
                                        <a:pt x="4702" y="6864"/>
                                      </a:moveTo>
                                      <a:lnTo>
                                        <a:pt x="4430" y="6864"/>
                                      </a:lnTo>
                                      <a:lnTo>
                                        <a:pt x="4430" y="6796"/>
                                      </a:lnTo>
                                      <a:lnTo>
                                        <a:pt x="4702" y="6796"/>
                                      </a:lnTo>
                                      <a:lnTo>
                                        <a:pt x="4702" y="6864"/>
                                      </a:lnTo>
                                      <a:close/>
                                      <a:moveTo>
                                        <a:pt x="4226" y="6864"/>
                                      </a:moveTo>
                                      <a:lnTo>
                                        <a:pt x="3954" y="6864"/>
                                      </a:lnTo>
                                      <a:lnTo>
                                        <a:pt x="3954" y="6796"/>
                                      </a:lnTo>
                                      <a:lnTo>
                                        <a:pt x="4226" y="6796"/>
                                      </a:lnTo>
                                      <a:lnTo>
                                        <a:pt x="4226" y="6864"/>
                                      </a:lnTo>
                                      <a:close/>
                                      <a:moveTo>
                                        <a:pt x="3750" y="6864"/>
                                      </a:moveTo>
                                      <a:lnTo>
                                        <a:pt x="3478" y="6864"/>
                                      </a:lnTo>
                                      <a:lnTo>
                                        <a:pt x="3478" y="6796"/>
                                      </a:lnTo>
                                      <a:lnTo>
                                        <a:pt x="3750" y="6796"/>
                                      </a:lnTo>
                                      <a:lnTo>
                                        <a:pt x="3750" y="6864"/>
                                      </a:lnTo>
                                      <a:close/>
                                      <a:moveTo>
                                        <a:pt x="3274" y="6864"/>
                                      </a:moveTo>
                                      <a:lnTo>
                                        <a:pt x="3002" y="6864"/>
                                      </a:lnTo>
                                      <a:lnTo>
                                        <a:pt x="3002" y="6796"/>
                                      </a:lnTo>
                                      <a:lnTo>
                                        <a:pt x="3274" y="6796"/>
                                      </a:lnTo>
                                      <a:lnTo>
                                        <a:pt x="3274" y="6864"/>
                                      </a:lnTo>
                                      <a:close/>
                                      <a:moveTo>
                                        <a:pt x="2798" y="6864"/>
                                      </a:moveTo>
                                      <a:lnTo>
                                        <a:pt x="2526" y="6864"/>
                                      </a:lnTo>
                                      <a:lnTo>
                                        <a:pt x="2526" y="6796"/>
                                      </a:lnTo>
                                      <a:lnTo>
                                        <a:pt x="2798" y="6796"/>
                                      </a:lnTo>
                                      <a:lnTo>
                                        <a:pt x="2798" y="6864"/>
                                      </a:lnTo>
                                      <a:close/>
                                      <a:moveTo>
                                        <a:pt x="2322" y="6864"/>
                                      </a:moveTo>
                                      <a:lnTo>
                                        <a:pt x="2050" y="6864"/>
                                      </a:lnTo>
                                      <a:lnTo>
                                        <a:pt x="2050" y="6796"/>
                                      </a:lnTo>
                                      <a:lnTo>
                                        <a:pt x="2322" y="6796"/>
                                      </a:lnTo>
                                      <a:lnTo>
                                        <a:pt x="2322" y="6864"/>
                                      </a:lnTo>
                                      <a:close/>
                                      <a:moveTo>
                                        <a:pt x="1846" y="6864"/>
                                      </a:moveTo>
                                      <a:lnTo>
                                        <a:pt x="1574" y="6864"/>
                                      </a:lnTo>
                                      <a:lnTo>
                                        <a:pt x="1574" y="6796"/>
                                      </a:lnTo>
                                      <a:lnTo>
                                        <a:pt x="1846" y="6796"/>
                                      </a:lnTo>
                                      <a:lnTo>
                                        <a:pt x="1846" y="6864"/>
                                      </a:lnTo>
                                      <a:close/>
                                      <a:moveTo>
                                        <a:pt x="1370" y="6864"/>
                                      </a:moveTo>
                                      <a:lnTo>
                                        <a:pt x="1098" y="6864"/>
                                      </a:lnTo>
                                      <a:lnTo>
                                        <a:pt x="1098" y="6796"/>
                                      </a:lnTo>
                                      <a:lnTo>
                                        <a:pt x="1370" y="6796"/>
                                      </a:lnTo>
                                      <a:lnTo>
                                        <a:pt x="1370" y="6864"/>
                                      </a:lnTo>
                                      <a:close/>
                                      <a:moveTo>
                                        <a:pt x="894" y="6864"/>
                                      </a:moveTo>
                                      <a:lnTo>
                                        <a:pt x="622" y="6864"/>
                                      </a:lnTo>
                                      <a:lnTo>
                                        <a:pt x="622" y="6796"/>
                                      </a:lnTo>
                                      <a:lnTo>
                                        <a:pt x="894" y="6796"/>
                                      </a:lnTo>
                                      <a:lnTo>
                                        <a:pt x="894" y="6864"/>
                                      </a:lnTo>
                                      <a:close/>
                                      <a:moveTo>
                                        <a:pt x="418" y="6864"/>
                                      </a:moveTo>
                                      <a:lnTo>
                                        <a:pt x="146" y="6864"/>
                                      </a:lnTo>
                                      <a:lnTo>
                                        <a:pt x="146" y="6796"/>
                                      </a:lnTo>
                                      <a:lnTo>
                                        <a:pt x="418" y="6796"/>
                                      </a:lnTo>
                                      <a:lnTo>
                                        <a:pt x="418" y="6864"/>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 name="Freeform 55">
                                <a:extLst>
                                  <a:ext uri="{FF2B5EF4-FFF2-40B4-BE49-F238E27FC236}">
                                    <a16:creationId xmlns:a16="http://schemas.microsoft.com/office/drawing/2014/main" id="{2826B464-3AD2-4538-9C02-F94A9B439107}"/>
                                  </a:ext>
                                </a:extLst>
                              </wps:cNvPr>
                              <wps:cNvSpPr>
                                <a:spLocks noEditPoints="1"/>
                              </wps:cNvSpPr>
                              <wps:spPr bwMode="auto">
                                <a:xfrm>
                                  <a:off x="4459044" y="1417306"/>
                                  <a:ext cx="1014" cy="295"/>
                                </a:xfrm>
                                <a:custGeom>
                                  <a:avLst/>
                                  <a:gdLst>
                                    <a:gd name="T0" fmla="*/ 0 w 1016"/>
                                    <a:gd name="T1" fmla="*/ 220 h 224"/>
                                    <a:gd name="T2" fmla="*/ 35 w 1016"/>
                                    <a:gd name="T3" fmla="*/ 213 h 224"/>
                                    <a:gd name="T4" fmla="*/ 58 w 1016"/>
                                    <a:gd name="T5" fmla="*/ 211 h 224"/>
                                    <a:gd name="T6" fmla="*/ 67 w 1016"/>
                                    <a:gd name="T7" fmla="*/ 209 h 224"/>
                                    <a:gd name="T8" fmla="*/ 67 w 1016"/>
                                    <a:gd name="T9" fmla="*/ 209 h 224"/>
                                    <a:gd name="T10" fmla="*/ 89 w 1016"/>
                                    <a:gd name="T11" fmla="*/ 201 h 224"/>
                                    <a:gd name="T12" fmla="*/ 124 w 1016"/>
                                    <a:gd name="T13" fmla="*/ 193 h 224"/>
                                    <a:gd name="T14" fmla="*/ 147 w 1016"/>
                                    <a:gd name="T15" fmla="*/ 192 h 224"/>
                                    <a:gd name="T16" fmla="*/ 157 w 1016"/>
                                    <a:gd name="T17" fmla="*/ 190 h 224"/>
                                    <a:gd name="T18" fmla="*/ 157 w 1016"/>
                                    <a:gd name="T19" fmla="*/ 190 h 224"/>
                                    <a:gd name="T20" fmla="*/ 178 w 1016"/>
                                    <a:gd name="T21" fmla="*/ 182 h 224"/>
                                    <a:gd name="T22" fmla="*/ 213 w 1016"/>
                                    <a:gd name="T23" fmla="*/ 174 h 224"/>
                                    <a:gd name="T24" fmla="*/ 237 w 1016"/>
                                    <a:gd name="T25" fmla="*/ 172 h 224"/>
                                    <a:gd name="T26" fmla="*/ 246 w 1016"/>
                                    <a:gd name="T27" fmla="*/ 170 h 224"/>
                                    <a:gd name="T28" fmla="*/ 246 w 1016"/>
                                    <a:gd name="T29" fmla="*/ 170 h 224"/>
                                    <a:gd name="T30" fmla="*/ 268 w 1016"/>
                                    <a:gd name="T31" fmla="*/ 162 h 224"/>
                                    <a:gd name="T32" fmla="*/ 303 w 1016"/>
                                    <a:gd name="T33" fmla="*/ 155 h 224"/>
                                    <a:gd name="T34" fmla="*/ 326 w 1016"/>
                                    <a:gd name="T35" fmla="*/ 153 h 224"/>
                                    <a:gd name="T36" fmla="*/ 336 w 1016"/>
                                    <a:gd name="T37" fmla="*/ 151 h 224"/>
                                    <a:gd name="T38" fmla="*/ 336 w 1016"/>
                                    <a:gd name="T39" fmla="*/ 151 h 224"/>
                                    <a:gd name="T40" fmla="*/ 357 w 1016"/>
                                    <a:gd name="T41" fmla="*/ 143 h 224"/>
                                    <a:gd name="T42" fmla="*/ 392 w 1016"/>
                                    <a:gd name="T43" fmla="*/ 135 h 224"/>
                                    <a:gd name="T44" fmla="*/ 415 w 1016"/>
                                    <a:gd name="T45" fmla="*/ 134 h 224"/>
                                    <a:gd name="T46" fmla="*/ 425 w 1016"/>
                                    <a:gd name="T47" fmla="*/ 131 h 224"/>
                                    <a:gd name="T48" fmla="*/ 425 w 1016"/>
                                    <a:gd name="T49" fmla="*/ 131 h 224"/>
                                    <a:gd name="T50" fmla="*/ 447 w 1016"/>
                                    <a:gd name="T51" fmla="*/ 123 h 224"/>
                                    <a:gd name="T52" fmla="*/ 482 w 1016"/>
                                    <a:gd name="T53" fmla="*/ 116 h 224"/>
                                    <a:gd name="T54" fmla="*/ 505 w 1016"/>
                                    <a:gd name="T55" fmla="*/ 114 h 224"/>
                                    <a:gd name="T56" fmla="*/ 514 w 1016"/>
                                    <a:gd name="T57" fmla="*/ 112 h 224"/>
                                    <a:gd name="T58" fmla="*/ 514 w 1016"/>
                                    <a:gd name="T59" fmla="*/ 112 h 224"/>
                                    <a:gd name="T60" fmla="*/ 536 w 1016"/>
                                    <a:gd name="T61" fmla="*/ 104 h 224"/>
                                    <a:gd name="T62" fmla="*/ 571 w 1016"/>
                                    <a:gd name="T63" fmla="*/ 96 h 224"/>
                                    <a:gd name="T64" fmla="*/ 594 w 1016"/>
                                    <a:gd name="T65" fmla="*/ 95 h 224"/>
                                    <a:gd name="T66" fmla="*/ 604 w 1016"/>
                                    <a:gd name="T67" fmla="*/ 93 h 224"/>
                                    <a:gd name="T68" fmla="*/ 604 w 1016"/>
                                    <a:gd name="T69" fmla="*/ 93 h 224"/>
                                    <a:gd name="T70" fmla="*/ 625 w 1016"/>
                                    <a:gd name="T71" fmla="*/ 85 h 224"/>
                                    <a:gd name="T72" fmla="*/ 661 w 1016"/>
                                    <a:gd name="T73" fmla="*/ 77 h 224"/>
                                    <a:gd name="T74" fmla="*/ 684 w 1016"/>
                                    <a:gd name="T75" fmla="*/ 75 h 224"/>
                                    <a:gd name="T76" fmla="*/ 693 w 1016"/>
                                    <a:gd name="T77" fmla="*/ 73 h 224"/>
                                    <a:gd name="T78" fmla="*/ 693 w 1016"/>
                                    <a:gd name="T79" fmla="*/ 73 h 224"/>
                                    <a:gd name="T80" fmla="*/ 715 w 1016"/>
                                    <a:gd name="T81" fmla="*/ 65 h 224"/>
                                    <a:gd name="T82" fmla="*/ 750 w 1016"/>
                                    <a:gd name="T83" fmla="*/ 58 h 224"/>
                                    <a:gd name="T84" fmla="*/ 773 w 1016"/>
                                    <a:gd name="T85" fmla="*/ 56 h 224"/>
                                    <a:gd name="T86" fmla="*/ 783 w 1016"/>
                                    <a:gd name="T87" fmla="*/ 54 h 224"/>
                                    <a:gd name="T88" fmla="*/ 783 w 1016"/>
                                    <a:gd name="T89" fmla="*/ 54 h 224"/>
                                    <a:gd name="T90" fmla="*/ 804 w 1016"/>
                                    <a:gd name="T91" fmla="*/ 46 h 224"/>
                                    <a:gd name="T92" fmla="*/ 839 w 1016"/>
                                    <a:gd name="T93" fmla="*/ 38 h 224"/>
                                    <a:gd name="T94" fmla="*/ 862 w 1016"/>
                                    <a:gd name="T95" fmla="*/ 37 h 224"/>
                                    <a:gd name="T96" fmla="*/ 872 w 1016"/>
                                    <a:gd name="T97" fmla="*/ 35 h 224"/>
                                    <a:gd name="T98" fmla="*/ 872 w 1016"/>
                                    <a:gd name="T99" fmla="*/ 35 h 224"/>
                                    <a:gd name="T100" fmla="*/ 894 w 1016"/>
                                    <a:gd name="T101" fmla="*/ 27 h 224"/>
                                    <a:gd name="T102" fmla="*/ 929 w 1016"/>
                                    <a:gd name="T103" fmla="*/ 19 h 224"/>
                                    <a:gd name="T104" fmla="*/ 952 w 1016"/>
                                    <a:gd name="T105" fmla="*/ 17 h 224"/>
                                    <a:gd name="T106" fmla="*/ 961 w 1016"/>
                                    <a:gd name="T107" fmla="*/ 15 h 224"/>
                                    <a:gd name="T108" fmla="*/ 961 w 1016"/>
                                    <a:gd name="T109" fmla="*/ 15 h 224"/>
                                    <a:gd name="T110" fmla="*/ 983 w 1016"/>
                                    <a:gd name="T111" fmla="*/ 7 h 224"/>
                                    <a:gd name="T112" fmla="*/ 1015 w 1016"/>
                                    <a:gd name="T113" fmla="*/ 0 h 2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016" h="224">
                                      <a:moveTo>
                                        <a:pt x="0" y="224"/>
                                      </a:moveTo>
                                      <a:lnTo>
                                        <a:pt x="13" y="221"/>
                                      </a:lnTo>
                                      <a:lnTo>
                                        <a:pt x="12" y="218"/>
                                      </a:lnTo>
                                      <a:lnTo>
                                        <a:pt x="0" y="220"/>
                                      </a:lnTo>
                                      <a:lnTo>
                                        <a:pt x="0" y="224"/>
                                      </a:lnTo>
                                      <a:close/>
                                      <a:moveTo>
                                        <a:pt x="23" y="219"/>
                                      </a:moveTo>
                                      <a:lnTo>
                                        <a:pt x="35" y="216"/>
                                      </a:lnTo>
                                      <a:lnTo>
                                        <a:pt x="35" y="213"/>
                                      </a:lnTo>
                                      <a:lnTo>
                                        <a:pt x="22" y="216"/>
                                      </a:lnTo>
                                      <a:lnTo>
                                        <a:pt x="23" y="219"/>
                                      </a:lnTo>
                                      <a:close/>
                                      <a:moveTo>
                                        <a:pt x="45" y="214"/>
                                      </a:moveTo>
                                      <a:lnTo>
                                        <a:pt x="58" y="211"/>
                                      </a:lnTo>
                                      <a:lnTo>
                                        <a:pt x="57" y="208"/>
                                      </a:lnTo>
                                      <a:lnTo>
                                        <a:pt x="44" y="211"/>
                                      </a:lnTo>
                                      <a:lnTo>
                                        <a:pt x="45" y="214"/>
                                      </a:lnTo>
                                      <a:close/>
                                      <a:moveTo>
                                        <a:pt x="67" y="209"/>
                                      </a:moveTo>
                                      <a:lnTo>
                                        <a:pt x="80" y="206"/>
                                      </a:lnTo>
                                      <a:lnTo>
                                        <a:pt x="79" y="203"/>
                                      </a:lnTo>
                                      <a:lnTo>
                                        <a:pt x="67" y="206"/>
                                      </a:lnTo>
                                      <a:lnTo>
                                        <a:pt x="67" y="209"/>
                                      </a:lnTo>
                                      <a:close/>
                                      <a:moveTo>
                                        <a:pt x="90" y="204"/>
                                      </a:moveTo>
                                      <a:lnTo>
                                        <a:pt x="102" y="201"/>
                                      </a:lnTo>
                                      <a:lnTo>
                                        <a:pt x="102" y="198"/>
                                      </a:lnTo>
                                      <a:lnTo>
                                        <a:pt x="89" y="201"/>
                                      </a:lnTo>
                                      <a:lnTo>
                                        <a:pt x="90" y="204"/>
                                      </a:lnTo>
                                      <a:close/>
                                      <a:moveTo>
                                        <a:pt x="112" y="199"/>
                                      </a:moveTo>
                                      <a:lnTo>
                                        <a:pt x="125" y="197"/>
                                      </a:lnTo>
                                      <a:lnTo>
                                        <a:pt x="124" y="193"/>
                                      </a:lnTo>
                                      <a:lnTo>
                                        <a:pt x="111" y="196"/>
                                      </a:lnTo>
                                      <a:lnTo>
                                        <a:pt x="112" y="199"/>
                                      </a:lnTo>
                                      <a:close/>
                                      <a:moveTo>
                                        <a:pt x="134" y="195"/>
                                      </a:moveTo>
                                      <a:lnTo>
                                        <a:pt x="147" y="192"/>
                                      </a:lnTo>
                                      <a:lnTo>
                                        <a:pt x="146" y="189"/>
                                      </a:lnTo>
                                      <a:lnTo>
                                        <a:pt x="134" y="191"/>
                                      </a:lnTo>
                                      <a:lnTo>
                                        <a:pt x="134" y="195"/>
                                      </a:lnTo>
                                      <a:close/>
                                      <a:moveTo>
                                        <a:pt x="157" y="190"/>
                                      </a:moveTo>
                                      <a:lnTo>
                                        <a:pt x="169" y="187"/>
                                      </a:lnTo>
                                      <a:lnTo>
                                        <a:pt x="169" y="184"/>
                                      </a:lnTo>
                                      <a:lnTo>
                                        <a:pt x="156" y="186"/>
                                      </a:lnTo>
                                      <a:lnTo>
                                        <a:pt x="157" y="190"/>
                                      </a:lnTo>
                                      <a:close/>
                                      <a:moveTo>
                                        <a:pt x="179" y="185"/>
                                      </a:moveTo>
                                      <a:lnTo>
                                        <a:pt x="192" y="182"/>
                                      </a:lnTo>
                                      <a:lnTo>
                                        <a:pt x="191" y="179"/>
                                      </a:lnTo>
                                      <a:lnTo>
                                        <a:pt x="178" y="182"/>
                                      </a:lnTo>
                                      <a:lnTo>
                                        <a:pt x="179" y="185"/>
                                      </a:lnTo>
                                      <a:close/>
                                      <a:moveTo>
                                        <a:pt x="201" y="180"/>
                                      </a:moveTo>
                                      <a:lnTo>
                                        <a:pt x="214" y="177"/>
                                      </a:lnTo>
                                      <a:lnTo>
                                        <a:pt x="213" y="174"/>
                                      </a:lnTo>
                                      <a:lnTo>
                                        <a:pt x="201" y="177"/>
                                      </a:lnTo>
                                      <a:lnTo>
                                        <a:pt x="201" y="180"/>
                                      </a:lnTo>
                                      <a:close/>
                                      <a:moveTo>
                                        <a:pt x="224" y="175"/>
                                      </a:moveTo>
                                      <a:lnTo>
                                        <a:pt x="237" y="172"/>
                                      </a:lnTo>
                                      <a:lnTo>
                                        <a:pt x="236" y="169"/>
                                      </a:lnTo>
                                      <a:lnTo>
                                        <a:pt x="223" y="172"/>
                                      </a:lnTo>
                                      <a:lnTo>
                                        <a:pt x="224" y="175"/>
                                      </a:lnTo>
                                      <a:close/>
                                      <a:moveTo>
                                        <a:pt x="246" y="170"/>
                                      </a:moveTo>
                                      <a:lnTo>
                                        <a:pt x="259" y="168"/>
                                      </a:lnTo>
                                      <a:lnTo>
                                        <a:pt x="258" y="164"/>
                                      </a:lnTo>
                                      <a:lnTo>
                                        <a:pt x="245" y="167"/>
                                      </a:lnTo>
                                      <a:lnTo>
                                        <a:pt x="246" y="170"/>
                                      </a:lnTo>
                                      <a:close/>
                                      <a:moveTo>
                                        <a:pt x="268" y="165"/>
                                      </a:moveTo>
                                      <a:lnTo>
                                        <a:pt x="281" y="163"/>
                                      </a:lnTo>
                                      <a:lnTo>
                                        <a:pt x="281" y="160"/>
                                      </a:lnTo>
                                      <a:lnTo>
                                        <a:pt x="268" y="162"/>
                                      </a:lnTo>
                                      <a:lnTo>
                                        <a:pt x="268" y="165"/>
                                      </a:lnTo>
                                      <a:close/>
                                      <a:moveTo>
                                        <a:pt x="291" y="161"/>
                                      </a:moveTo>
                                      <a:lnTo>
                                        <a:pt x="304" y="158"/>
                                      </a:lnTo>
                                      <a:lnTo>
                                        <a:pt x="303" y="155"/>
                                      </a:lnTo>
                                      <a:lnTo>
                                        <a:pt x="290" y="157"/>
                                      </a:lnTo>
                                      <a:lnTo>
                                        <a:pt x="291" y="161"/>
                                      </a:lnTo>
                                      <a:close/>
                                      <a:moveTo>
                                        <a:pt x="313" y="156"/>
                                      </a:moveTo>
                                      <a:lnTo>
                                        <a:pt x="326" y="153"/>
                                      </a:lnTo>
                                      <a:lnTo>
                                        <a:pt x="325" y="150"/>
                                      </a:lnTo>
                                      <a:lnTo>
                                        <a:pt x="312" y="153"/>
                                      </a:lnTo>
                                      <a:lnTo>
                                        <a:pt x="313" y="156"/>
                                      </a:lnTo>
                                      <a:close/>
                                      <a:moveTo>
                                        <a:pt x="336" y="151"/>
                                      </a:moveTo>
                                      <a:lnTo>
                                        <a:pt x="348" y="148"/>
                                      </a:lnTo>
                                      <a:lnTo>
                                        <a:pt x="348" y="145"/>
                                      </a:lnTo>
                                      <a:lnTo>
                                        <a:pt x="335" y="148"/>
                                      </a:lnTo>
                                      <a:lnTo>
                                        <a:pt x="336" y="151"/>
                                      </a:lnTo>
                                      <a:close/>
                                      <a:moveTo>
                                        <a:pt x="358" y="146"/>
                                      </a:moveTo>
                                      <a:lnTo>
                                        <a:pt x="371" y="143"/>
                                      </a:lnTo>
                                      <a:lnTo>
                                        <a:pt x="370" y="140"/>
                                      </a:lnTo>
                                      <a:lnTo>
                                        <a:pt x="357" y="143"/>
                                      </a:lnTo>
                                      <a:lnTo>
                                        <a:pt x="358" y="146"/>
                                      </a:lnTo>
                                      <a:close/>
                                      <a:moveTo>
                                        <a:pt x="380" y="141"/>
                                      </a:moveTo>
                                      <a:lnTo>
                                        <a:pt x="393" y="138"/>
                                      </a:lnTo>
                                      <a:lnTo>
                                        <a:pt x="392" y="135"/>
                                      </a:lnTo>
                                      <a:lnTo>
                                        <a:pt x="380" y="138"/>
                                      </a:lnTo>
                                      <a:lnTo>
                                        <a:pt x="380" y="141"/>
                                      </a:lnTo>
                                      <a:close/>
                                      <a:moveTo>
                                        <a:pt x="403" y="136"/>
                                      </a:moveTo>
                                      <a:lnTo>
                                        <a:pt x="415" y="134"/>
                                      </a:lnTo>
                                      <a:lnTo>
                                        <a:pt x="415" y="130"/>
                                      </a:lnTo>
                                      <a:lnTo>
                                        <a:pt x="402" y="133"/>
                                      </a:lnTo>
                                      <a:lnTo>
                                        <a:pt x="403" y="136"/>
                                      </a:lnTo>
                                      <a:close/>
                                      <a:moveTo>
                                        <a:pt x="425" y="131"/>
                                      </a:moveTo>
                                      <a:lnTo>
                                        <a:pt x="438" y="129"/>
                                      </a:lnTo>
                                      <a:lnTo>
                                        <a:pt x="437" y="126"/>
                                      </a:lnTo>
                                      <a:lnTo>
                                        <a:pt x="424" y="128"/>
                                      </a:lnTo>
                                      <a:lnTo>
                                        <a:pt x="425" y="131"/>
                                      </a:lnTo>
                                      <a:close/>
                                      <a:moveTo>
                                        <a:pt x="447" y="127"/>
                                      </a:moveTo>
                                      <a:lnTo>
                                        <a:pt x="460" y="124"/>
                                      </a:lnTo>
                                      <a:lnTo>
                                        <a:pt x="459" y="121"/>
                                      </a:lnTo>
                                      <a:lnTo>
                                        <a:pt x="447" y="123"/>
                                      </a:lnTo>
                                      <a:lnTo>
                                        <a:pt x="447" y="127"/>
                                      </a:lnTo>
                                      <a:close/>
                                      <a:moveTo>
                                        <a:pt x="470" y="122"/>
                                      </a:moveTo>
                                      <a:lnTo>
                                        <a:pt x="482" y="119"/>
                                      </a:lnTo>
                                      <a:lnTo>
                                        <a:pt x="482" y="116"/>
                                      </a:lnTo>
                                      <a:lnTo>
                                        <a:pt x="469" y="119"/>
                                      </a:lnTo>
                                      <a:lnTo>
                                        <a:pt x="470" y="122"/>
                                      </a:lnTo>
                                      <a:close/>
                                      <a:moveTo>
                                        <a:pt x="492" y="117"/>
                                      </a:moveTo>
                                      <a:lnTo>
                                        <a:pt x="505" y="114"/>
                                      </a:lnTo>
                                      <a:lnTo>
                                        <a:pt x="504" y="111"/>
                                      </a:lnTo>
                                      <a:lnTo>
                                        <a:pt x="491" y="114"/>
                                      </a:lnTo>
                                      <a:lnTo>
                                        <a:pt x="492" y="117"/>
                                      </a:lnTo>
                                      <a:close/>
                                      <a:moveTo>
                                        <a:pt x="514" y="112"/>
                                      </a:moveTo>
                                      <a:lnTo>
                                        <a:pt x="527" y="109"/>
                                      </a:lnTo>
                                      <a:lnTo>
                                        <a:pt x="526" y="106"/>
                                      </a:lnTo>
                                      <a:lnTo>
                                        <a:pt x="514" y="109"/>
                                      </a:lnTo>
                                      <a:lnTo>
                                        <a:pt x="514" y="112"/>
                                      </a:lnTo>
                                      <a:close/>
                                      <a:moveTo>
                                        <a:pt x="537" y="107"/>
                                      </a:moveTo>
                                      <a:lnTo>
                                        <a:pt x="549" y="105"/>
                                      </a:lnTo>
                                      <a:lnTo>
                                        <a:pt x="549" y="101"/>
                                      </a:lnTo>
                                      <a:lnTo>
                                        <a:pt x="536" y="104"/>
                                      </a:lnTo>
                                      <a:lnTo>
                                        <a:pt x="537" y="107"/>
                                      </a:lnTo>
                                      <a:close/>
                                      <a:moveTo>
                                        <a:pt x="559" y="102"/>
                                      </a:moveTo>
                                      <a:lnTo>
                                        <a:pt x="572" y="100"/>
                                      </a:lnTo>
                                      <a:lnTo>
                                        <a:pt x="571" y="96"/>
                                      </a:lnTo>
                                      <a:lnTo>
                                        <a:pt x="558" y="99"/>
                                      </a:lnTo>
                                      <a:lnTo>
                                        <a:pt x="559" y="102"/>
                                      </a:lnTo>
                                      <a:close/>
                                      <a:moveTo>
                                        <a:pt x="581" y="98"/>
                                      </a:moveTo>
                                      <a:lnTo>
                                        <a:pt x="594" y="95"/>
                                      </a:lnTo>
                                      <a:lnTo>
                                        <a:pt x="593" y="92"/>
                                      </a:lnTo>
                                      <a:lnTo>
                                        <a:pt x="581" y="94"/>
                                      </a:lnTo>
                                      <a:lnTo>
                                        <a:pt x="581" y="98"/>
                                      </a:lnTo>
                                      <a:close/>
                                      <a:moveTo>
                                        <a:pt x="604" y="93"/>
                                      </a:moveTo>
                                      <a:lnTo>
                                        <a:pt x="617" y="90"/>
                                      </a:lnTo>
                                      <a:lnTo>
                                        <a:pt x="616" y="87"/>
                                      </a:lnTo>
                                      <a:lnTo>
                                        <a:pt x="603" y="90"/>
                                      </a:lnTo>
                                      <a:lnTo>
                                        <a:pt x="604" y="93"/>
                                      </a:lnTo>
                                      <a:close/>
                                      <a:moveTo>
                                        <a:pt x="626" y="88"/>
                                      </a:moveTo>
                                      <a:lnTo>
                                        <a:pt x="639" y="85"/>
                                      </a:lnTo>
                                      <a:lnTo>
                                        <a:pt x="638" y="82"/>
                                      </a:lnTo>
                                      <a:lnTo>
                                        <a:pt x="625" y="85"/>
                                      </a:lnTo>
                                      <a:lnTo>
                                        <a:pt x="626" y="88"/>
                                      </a:lnTo>
                                      <a:close/>
                                      <a:moveTo>
                                        <a:pt x="648" y="83"/>
                                      </a:moveTo>
                                      <a:lnTo>
                                        <a:pt x="661" y="80"/>
                                      </a:lnTo>
                                      <a:lnTo>
                                        <a:pt x="661" y="77"/>
                                      </a:lnTo>
                                      <a:lnTo>
                                        <a:pt x="648" y="80"/>
                                      </a:lnTo>
                                      <a:lnTo>
                                        <a:pt x="648" y="83"/>
                                      </a:lnTo>
                                      <a:close/>
                                      <a:moveTo>
                                        <a:pt x="671" y="78"/>
                                      </a:moveTo>
                                      <a:lnTo>
                                        <a:pt x="684" y="75"/>
                                      </a:lnTo>
                                      <a:lnTo>
                                        <a:pt x="683" y="72"/>
                                      </a:lnTo>
                                      <a:lnTo>
                                        <a:pt x="670" y="75"/>
                                      </a:lnTo>
                                      <a:lnTo>
                                        <a:pt x="671" y="78"/>
                                      </a:lnTo>
                                      <a:close/>
                                      <a:moveTo>
                                        <a:pt x="693" y="73"/>
                                      </a:moveTo>
                                      <a:lnTo>
                                        <a:pt x="706" y="71"/>
                                      </a:lnTo>
                                      <a:lnTo>
                                        <a:pt x="705" y="67"/>
                                      </a:lnTo>
                                      <a:lnTo>
                                        <a:pt x="692" y="70"/>
                                      </a:lnTo>
                                      <a:lnTo>
                                        <a:pt x="693" y="73"/>
                                      </a:lnTo>
                                      <a:close/>
                                      <a:moveTo>
                                        <a:pt x="716" y="69"/>
                                      </a:moveTo>
                                      <a:lnTo>
                                        <a:pt x="728" y="66"/>
                                      </a:lnTo>
                                      <a:lnTo>
                                        <a:pt x="728" y="63"/>
                                      </a:lnTo>
                                      <a:lnTo>
                                        <a:pt x="715" y="65"/>
                                      </a:lnTo>
                                      <a:lnTo>
                                        <a:pt x="716" y="69"/>
                                      </a:lnTo>
                                      <a:close/>
                                      <a:moveTo>
                                        <a:pt x="738" y="64"/>
                                      </a:moveTo>
                                      <a:lnTo>
                                        <a:pt x="751" y="61"/>
                                      </a:lnTo>
                                      <a:lnTo>
                                        <a:pt x="750" y="58"/>
                                      </a:lnTo>
                                      <a:lnTo>
                                        <a:pt x="737" y="61"/>
                                      </a:lnTo>
                                      <a:lnTo>
                                        <a:pt x="738" y="64"/>
                                      </a:lnTo>
                                      <a:close/>
                                      <a:moveTo>
                                        <a:pt x="760" y="59"/>
                                      </a:moveTo>
                                      <a:lnTo>
                                        <a:pt x="773" y="56"/>
                                      </a:lnTo>
                                      <a:lnTo>
                                        <a:pt x="772" y="53"/>
                                      </a:lnTo>
                                      <a:lnTo>
                                        <a:pt x="760" y="56"/>
                                      </a:lnTo>
                                      <a:lnTo>
                                        <a:pt x="760" y="59"/>
                                      </a:lnTo>
                                      <a:close/>
                                      <a:moveTo>
                                        <a:pt x="783" y="54"/>
                                      </a:moveTo>
                                      <a:lnTo>
                                        <a:pt x="795" y="51"/>
                                      </a:lnTo>
                                      <a:lnTo>
                                        <a:pt x="795" y="48"/>
                                      </a:lnTo>
                                      <a:lnTo>
                                        <a:pt x="782" y="51"/>
                                      </a:lnTo>
                                      <a:lnTo>
                                        <a:pt x="783" y="54"/>
                                      </a:lnTo>
                                      <a:close/>
                                      <a:moveTo>
                                        <a:pt x="805" y="49"/>
                                      </a:moveTo>
                                      <a:lnTo>
                                        <a:pt x="818" y="46"/>
                                      </a:lnTo>
                                      <a:lnTo>
                                        <a:pt x="817" y="43"/>
                                      </a:lnTo>
                                      <a:lnTo>
                                        <a:pt x="804" y="46"/>
                                      </a:lnTo>
                                      <a:lnTo>
                                        <a:pt x="805" y="49"/>
                                      </a:lnTo>
                                      <a:close/>
                                      <a:moveTo>
                                        <a:pt x="827" y="44"/>
                                      </a:moveTo>
                                      <a:lnTo>
                                        <a:pt x="840" y="42"/>
                                      </a:lnTo>
                                      <a:lnTo>
                                        <a:pt x="839" y="38"/>
                                      </a:lnTo>
                                      <a:lnTo>
                                        <a:pt x="827" y="41"/>
                                      </a:lnTo>
                                      <a:lnTo>
                                        <a:pt x="827" y="44"/>
                                      </a:lnTo>
                                      <a:close/>
                                      <a:moveTo>
                                        <a:pt x="850" y="39"/>
                                      </a:moveTo>
                                      <a:lnTo>
                                        <a:pt x="862" y="37"/>
                                      </a:lnTo>
                                      <a:lnTo>
                                        <a:pt x="862" y="34"/>
                                      </a:lnTo>
                                      <a:lnTo>
                                        <a:pt x="849" y="36"/>
                                      </a:lnTo>
                                      <a:lnTo>
                                        <a:pt x="850" y="39"/>
                                      </a:lnTo>
                                      <a:close/>
                                      <a:moveTo>
                                        <a:pt x="872" y="35"/>
                                      </a:moveTo>
                                      <a:lnTo>
                                        <a:pt x="885" y="32"/>
                                      </a:lnTo>
                                      <a:lnTo>
                                        <a:pt x="884" y="29"/>
                                      </a:lnTo>
                                      <a:lnTo>
                                        <a:pt x="871" y="31"/>
                                      </a:lnTo>
                                      <a:lnTo>
                                        <a:pt x="872" y="35"/>
                                      </a:lnTo>
                                      <a:close/>
                                      <a:moveTo>
                                        <a:pt x="894" y="30"/>
                                      </a:moveTo>
                                      <a:lnTo>
                                        <a:pt x="907" y="27"/>
                                      </a:lnTo>
                                      <a:lnTo>
                                        <a:pt x="906" y="24"/>
                                      </a:lnTo>
                                      <a:lnTo>
                                        <a:pt x="894" y="27"/>
                                      </a:lnTo>
                                      <a:lnTo>
                                        <a:pt x="894" y="30"/>
                                      </a:lnTo>
                                      <a:close/>
                                      <a:moveTo>
                                        <a:pt x="917" y="25"/>
                                      </a:moveTo>
                                      <a:lnTo>
                                        <a:pt x="929" y="22"/>
                                      </a:lnTo>
                                      <a:lnTo>
                                        <a:pt x="929" y="19"/>
                                      </a:lnTo>
                                      <a:lnTo>
                                        <a:pt x="916" y="22"/>
                                      </a:lnTo>
                                      <a:lnTo>
                                        <a:pt x="917" y="25"/>
                                      </a:lnTo>
                                      <a:close/>
                                      <a:moveTo>
                                        <a:pt x="939" y="20"/>
                                      </a:moveTo>
                                      <a:lnTo>
                                        <a:pt x="952" y="17"/>
                                      </a:lnTo>
                                      <a:lnTo>
                                        <a:pt x="951" y="14"/>
                                      </a:lnTo>
                                      <a:lnTo>
                                        <a:pt x="938" y="17"/>
                                      </a:lnTo>
                                      <a:lnTo>
                                        <a:pt x="939" y="20"/>
                                      </a:lnTo>
                                      <a:close/>
                                      <a:moveTo>
                                        <a:pt x="961" y="15"/>
                                      </a:moveTo>
                                      <a:lnTo>
                                        <a:pt x="974" y="12"/>
                                      </a:lnTo>
                                      <a:lnTo>
                                        <a:pt x="973" y="9"/>
                                      </a:lnTo>
                                      <a:lnTo>
                                        <a:pt x="961" y="12"/>
                                      </a:lnTo>
                                      <a:lnTo>
                                        <a:pt x="961" y="15"/>
                                      </a:lnTo>
                                      <a:close/>
                                      <a:moveTo>
                                        <a:pt x="984" y="10"/>
                                      </a:moveTo>
                                      <a:lnTo>
                                        <a:pt x="997" y="8"/>
                                      </a:lnTo>
                                      <a:lnTo>
                                        <a:pt x="996" y="4"/>
                                      </a:lnTo>
                                      <a:lnTo>
                                        <a:pt x="983" y="7"/>
                                      </a:lnTo>
                                      <a:lnTo>
                                        <a:pt x="984" y="10"/>
                                      </a:lnTo>
                                      <a:close/>
                                      <a:moveTo>
                                        <a:pt x="1006" y="6"/>
                                      </a:moveTo>
                                      <a:lnTo>
                                        <a:pt x="1016" y="3"/>
                                      </a:lnTo>
                                      <a:lnTo>
                                        <a:pt x="1015" y="0"/>
                                      </a:lnTo>
                                      <a:lnTo>
                                        <a:pt x="1005" y="2"/>
                                      </a:lnTo>
                                      <a:lnTo>
                                        <a:pt x="1006" y="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56">
                                <a:extLst>
                                  <a:ext uri="{FF2B5EF4-FFF2-40B4-BE49-F238E27FC236}">
                                    <a16:creationId xmlns:a16="http://schemas.microsoft.com/office/drawing/2014/main" id="{BD1AA066-C1AF-40D0-87A6-53F2737E5ABA}"/>
                                  </a:ext>
                                </a:extLst>
                              </wps:cNvPr>
                              <wps:cNvSpPr>
                                <a:spLocks noEditPoints="1"/>
                              </wps:cNvSpPr>
                              <wps:spPr bwMode="auto">
                                <a:xfrm>
                                  <a:off x="4459045" y="1417869"/>
                                  <a:ext cx="1021" cy="361"/>
                                </a:xfrm>
                                <a:custGeom>
                                  <a:avLst/>
                                  <a:gdLst>
                                    <a:gd name="T0" fmla="*/ 0 w 1021"/>
                                    <a:gd name="T1" fmla="*/ 3 h 361"/>
                                    <a:gd name="T2" fmla="*/ 34 w 1021"/>
                                    <a:gd name="T3" fmla="*/ 15 h 361"/>
                                    <a:gd name="T4" fmla="*/ 57 w 1021"/>
                                    <a:gd name="T5" fmla="*/ 20 h 361"/>
                                    <a:gd name="T6" fmla="*/ 66 w 1021"/>
                                    <a:gd name="T7" fmla="*/ 23 h 361"/>
                                    <a:gd name="T8" fmla="*/ 66 w 1021"/>
                                    <a:gd name="T9" fmla="*/ 23 h 361"/>
                                    <a:gd name="T10" fmla="*/ 87 w 1021"/>
                                    <a:gd name="T11" fmla="*/ 34 h 361"/>
                                    <a:gd name="T12" fmla="*/ 121 w 1021"/>
                                    <a:gd name="T13" fmla="*/ 46 h 361"/>
                                    <a:gd name="T14" fmla="*/ 143 w 1021"/>
                                    <a:gd name="T15" fmla="*/ 50 h 361"/>
                                    <a:gd name="T16" fmla="*/ 152 w 1021"/>
                                    <a:gd name="T17" fmla="*/ 53 h 361"/>
                                    <a:gd name="T18" fmla="*/ 152 w 1021"/>
                                    <a:gd name="T19" fmla="*/ 53 h 361"/>
                                    <a:gd name="T20" fmla="*/ 173 w 1021"/>
                                    <a:gd name="T21" fmla="*/ 64 h 361"/>
                                    <a:gd name="T22" fmla="*/ 207 w 1021"/>
                                    <a:gd name="T23" fmla="*/ 76 h 361"/>
                                    <a:gd name="T24" fmla="*/ 230 w 1021"/>
                                    <a:gd name="T25" fmla="*/ 80 h 361"/>
                                    <a:gd name="T26" fmla="*/ 239 w 1021"/>
                                    <a:gd name="T27" fmla="*/ 84 h 361"/>
                                    <a:gd name="T28" fmla="*/ 239 w 1021"/>
                                    <a:gd name="T29" fmla="*/ 84 h 361"/>
                                    <a:gd name="T30" fmla="*/ 259 w 1021"/>
                                    <a:gd name="T31" fmla="*/ 94 h 361"/>
                                    <a:gd name="T32" fmla="*/ 293 w 1021"/>
                                    <a:gd name="T33" fmla="*/ 106 h 361"/>
                                    <a:gd name="T34" fmla="*/ 316 w 1021"/>
                                    <a:gd name="T35" fmla="*/ 111 h 361"/>
                                    <a:gd name="T36" fmla="*/ 325 w 1021"/>
                                    <a:gd name="T37" fmla="*/ 114 h 361"/>
                                    <a:gd name="T38" fmla="*/ 325 w 1021"/>
                                    <a:gd name="T39" fmla="*/ 114 h 361"/>
                                    <a:gd name="T40" fmla="*/ 346 w 1021"/>
                                    <a:gd name="T41" fmla="*/ 125 h 361"/>
                                    <a:gd name="T42" fmla="*/ 380 w 1021"/>
                                    <a:gd name="T43" fmla="*/ 137 h 361"/>
                                    <a:gd name="T44" fmla="*/ 402 w 1021"/>
                                    <a:gd name="T45" fmla="*/ 141 h 361"/>
                                    <a:gd name="T46" fmla="*/ 411 w 1021"/>
                                    <a:gd name="T47" fmla="*/ 144 h 361"/>
                                    <a:gd name="T48" fmla="*/ 411 w 1021"/>
                                    <a:gd name="T49" fmla="*/ 144 h 361"/>
                                    <a:gd name="T50" fmla="*/ 432 w 1021"/>
                                    <a:gd name="T51" fmla="*/ 155 h 361"/>
                                    <a:gd name="T52" fmla="*/ 466 w 1021"/>
                                    <a:gd name="T53" fmla="*/ 167 h 361"/>
                                    <a:gd name="T54" fmla="*/ 489 w 1021"/>
                                    <a:gd name="T55" fmla="*/ 171 h 361"/>
                                    <a:gd name="T56" fmla="*/ 498 w 1021"/>
                                    <a:gd name="T57" fmla="*/ 175 h 361"/>
                                    <a:gd name="T58" fmla="*/ 498 w 1021"/>
                                    <a:gd name="T59" fmla="*/ 175 h 361"/>
                                    <a:gd name="T60" fmla="*/ 518 w 1021"/>
                                    <a:gd name="T61" fmla="*/ 185 h 361"/>
                                    <a:gd name="T62" fmla="*/ 552 w 1021"/>
                                    <a:gd name="T63" fmla="*/ 197 h 361"/>
                                    <a:gd name="T64" fmla="*/ 575 w 1021"/>
                                    <a:gd name="T65" fmla="*/ 202 h 361"/>
                                    <a:gd name="T66" fmla="*/ 584 w 1021"/>
                                    <a:gd name="T67" fmla="*/ 205 h 361"/>
                                    <a:gd name="T68" fmla="*/ 584 w 1021"/>
                                    <a:gd name="T69" fmla="*/ 205 h 361"/>
                                    <a:gd name="T70" fmla="*/ 605 w 1021"/>
                                    <a:gd name="T71" fmla="*/ 216 h 361"/>
                                    <a:gd name="T72" fmla="*/ 639 w 1021"/>
                                    <a:gd name="T73" fmla="*/ 227 h 361"/>
                                    <a:gd name="T74" fmla="*/ 661 w 1021"/>
                                    <a:gd name="T75" fmla="*/ 232 h 361"/>
                                    <a:gd name="T76" fmla="*/ 670 w 1021"/>
                                    <a:gd name="T77" fmla="*/ 235 h 361"/>
                                    <a:gd name="T78" fmla="*/ 670 w 1021"/>
                                    <a:gd name="T79" fmla="*/ 235 h 361"/>
                                    <a:gd name="T80" fmla="*/ 691 w 1021"/>
                                    <a:gd name="T81" fmla="*/ 246 h 361"/>
                                    <a:gd name="T82" fmla="*/ 725 w 1021"/>
                                    <a:gd name="T83" fmla="*/ 258 h 361"/>
                                    <a:gd name="T84" fmla="*/ 747 w 1021"/>
                                    <a:gd name="T85" fmla="*/ 262 h 361"/>
                                    <a:gd name="T86" fmla="*/ 757 w 1021"/>
                                    <a:gd name="T87" fmla="*/ 265 h 361"/>
                                    <a:gd name="T88" fmla="*/ 757 w 1021"/>
                                    <a:gd name="T89" fmla="*/ 265 h 361"/>
                                    <a:gd name="T90" fmla="*/ 777 w 1021"/>
                                    <a:gd name="T91" fmla="*/ 276 h 361"/>
                                    <a:gd name="T92" fmla="*/ 811 w 1021"/>
                                    <a:gd name="T93" fmla="*/ 288 h 361"/>
                                    <a:gd name="T94" fmla="*/ 834 w 1021"/>
                                    <a:gd name="T95" fmla="*/ 292 h 361"/>
                                    <a:gd name="T96" fmla="*/ 843 w 1021"/>
                                    <a:gd name="T97" fmla="*/ 296 h 361"/>
                                    <a:gd name="T98" fmla="*/ 843 w 1021"/>
                                    <a:gd name="T99" fmla="*/ 296 h 361"/>
                                    <a:gd name="T100" fmla="*/ 864 w 1021"/>
                                    <a:gd name="T101" fmla="*/ 306 h 361"/>
                                    <a:gd name="T102" fmla="*/ 897 w 1021"/>
                                    <a:gd name="T103" fmla="*/ 318 h 361"/>
                                    <a:gd name="T104" fmla="*/ 920 w 1021"/>
                                    <a:gd name="T105" fmla="*/ 323 h 361"/>
                                    <a:gd name="T106" fmla="*/ 929 w 1021"/>
                                    <a:gd name="T107" fmla="*/ 326 h 361"/>
                                    <a:gd name="T108" fmla="*/ 929 w 1021"/>
                                    <a:gd name="T109" fmla="*/ 326 h 361"/>
                                    <a:gd name="T110" fmla="*/ 950 w 1021"/>
                                    <a:gd name="T111" fmla="*/ 337 h 361"/>
                                    <a:gd name="T112" fmla="*/ 984 w 1021"/>
                                    <a:gd name="T113" fmla="*/ 349 h 361"/>
                                    <a:gd name="T114" fmla="*/ 1006 w 1021"/>
                                    <a:gd name="T115" fmla="*/ 353 h 361"/>
                                    <a:gd name="T116" fmla="*/ 1016 w 1021"/>
                                    <a:gd name="T117" fmla="*/ 356 h 361"/>
                                    <a:gd name="T118" fmla="*/ 1016 w 1021"/>
                                    <a:gd name="T119" fmla="*/ 356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021" h="361">
                                      <a:moveTo>
                                        <a:pt x="1" y="0"/>
                                      </a:moveTo>
                                      <a:lnTo>
                                        <a:pt x="14" y="5"/>
                                      </a:lnTo>
                                      <a:lnTo>
                                        <a:pt x="13" y="8"/>
                                      </a:lnTo>
                                      <a:lnTo>
                                        <a:pt x="0" y="3"/>
                                      </a:lnTo>
                                      <a:lnTo>
                                        <a:pt x="1" y="0"/>
                                      </a:lnTo>
                                      <a:close/>
                                      <a:moveTo>
                                        <a:pt x="23" y="8"/>
                                      </a:moveTo>
                                      <a:lnTo>
                                        <a:pt x="35" y="12"/>
                                      </a:lnTo>
                                      <a:lnTo>
                                        <a:pt x="34" y="15"/>
                                      </a:lnTo>
                                      <a:lnTo>
                                        <a:pt x="22" y="11"/>
                                      </a:lnTo>
                                      <a:lnTo>
                                        <a:pt x="23" y="8"/>
                                      </a:lnTo>
                                      <a:close/>
                                      <a:moveTo>
                                        <a:pt x="45" y="16"/>
                                      </a:moveTo>
                                      <a:lnTo>
                                        <a:pt x="57" y="20"/>
                                      </a:lnTo>
                                      <a:lnTo>
                                        <a:pt x="56" y="23"/>
                                      </a:lnTo>
                                      <a:lnTo>
                                        <a:pt x="44" y="19"/>
                                      </a:lnTo>
                                      <a:lnTo>
                                        <a:pt x="45" y="16"/>
                                      </a:lnTo>
                                      <a:close/>
                                      <a:moveTo>
                                        <a:pt x="66" y="23"/>
                                      </a:moveTo>
                                      <a:lnTo>
                                        <a:pt x="79" y="27"/>
                                      </a:lnTo>
                                      <a:lnTo>
                                        <a:pt x="77" y="31"/>
                                      </a:lnTo>
                                      <a:lnTo>
                                        <a:pt x="65" y="26"/>
                                      </a:lnTo>
                                      <a:lnTo>
                                        <a:pt x="66" y="23"/>
                                      </a:lnTo>
                                      <a:close/>
                                      <a:moveTo>
                                        <a:pt x="88" y="31"/>
                                      </a:moveTo>
                                      <a:lnTo>
                                        <a:pt x="100" y="35"/>
                                      </a:lnTo>
                                      <a:lnTo>
                                        <a:pt x="99" y="38"/>
                                      </a:lnTo>
                                      <a:lnTo>
                                        <a:pt x="87" y="34"/>
                                      </a:lnTo>
                                      <a:lnTo>
                                        <a:pt x="88" y="31"/>
                                      </a:lnTo>
                                      <a:close/>
                                      <a:moveTo>
                                        <a:pt x="109" y="38"/>
                                      </a:moveTo>
                                      <a:lnTo>
                                        <a:pt x="122" y="43"/>
                                      </a:lnTo>
                                      <a:lnTo>
                                        <a:pt x="121" y="46"/>
                                      </a:lnTo>
                                      <a:lnTo>
                                        <a:pt x="108" y="41"/>
                                      </a:lnTo>
                                      <a:lnTo>
                                        <a:pt x="109" y="38"/>
                                      </a:lnTo>
                                      <a:close/>
                                      <a:moveTo>
                                        <a:pt x="131" y="46"/>
                                      </a:moveTo>
                                      <a:lnTo>
                                        <a:pt x="143" y="50"/>
                                      </a:lnTo>
                                      <a:lnTo>
                                        <a:pt x="142" y="53"/>
                                      </a:lnTo>
                                      <a:lnTo>
                                        <a:pt x="130" y="49"/>
                                      </a:lnTo>
                                      <a:lnTo>
                                        <a:pt x="131" y="46"/>
                                      </a:lnTo>
                                      <a:close/>
                                      <a:moveTo>
                                        <a:pt x="152" y="53"/>
                                      </a:moveTo>
                                      <a:lnTo>
                                        <a:pt x="165" y="58"/>
                                      </a:lnTo>
                                      <a:lnTo>
                                        <a:pt x="164" y="61"/>
                                      </a:lnTo>
                                      <a:lnTo>
                                        <a:pt x="151" y="57"/>
                                      </a:lnTo>
                                      <a:lnTo>
                                        <a:pt x="152" y="53"/>
                                      </a:lnTo>
                                      <a:close/>
                                      <a:moveTo>
                                        <a:pt x="174" y="61"/>
                                      </a:moveTo>
                                      <a:lnTo>
                                        <a:pt x="186" y="65"/>
                                      </a:lnTo>
                                      <a:lnTo>
                                        <a:pt x="185" y="68"/>
                                      </a:lnTo>
                                      <a:lnTo>
                                        <a:pt x="173" y="64"/>
                                      </a:lnTo>
                                      <a:lnTo>
                                        <a:pt x="174" y="61"/>
                                      </a:lnTo>
                                      <a:close/>
                                      <a:moveTo>
                                        <a:pt x="196" y="69"/>
                                      </a:moveTo>
                                      <a:lnTo>
                                        <a:pt x="208" y="73"/>
                                      </a:lnTo>
                                      <a:lnTo>
                                        <a:pt x="207" y="76"/>
                                      </a:lnTo>
                                      <a:lnTo>
                                        <a:pt x="195" y="72"/>
                                      </a:lnTo>
                                      <a:lnTo>
                                        <a:pt x="196" y="69"/>
                                      </a:lnTo>
                                      <a:close/>
                                      <a:moveTo>
                                        <a:pt x="217" y="76"/>
                                      </a:moveTo>
                                      <a:lnTo>
                                        <a:pt x="230" y="80"/>
                                      </a:lnTo>
                                      <a:lnTo>
                                        <a:pt x="228" y="84"/>
                                      </a:lnTo>
                                      <a:lnTo>
                                        <a:pt x="216" y="79"/>
                                      </a:lnTo>
                                      <a:lnTo>
                                        <a:pt x="217" y="76"/>
                                      </a:lnTo>
                                      <a:close/>
                                      <a:moveTo>
                                        <a:pt x="239" y="84"/>
                                      </a:moveTo>
                                      <a:lnTo>
                                        <a:pt x="251" y="88"/>
                                      </a:lnTo>
                                      <a:lnTo>
                                        <a:pt x="250" y="91"/>
                                      </a:lnTo>
                                      <a:lnTo>
                                        <a:pt x="238" y="87"/>
                                      </a:lnTo>
                                      <a:lnTo>
                                        <a:pt x="239" y="84"/>
                                      </a:lnTo>
                                      <a:close/>
                                      <a:moveTo>
                                        <a:pt x="260" y="91"/>
                                      </a:moveTo>
                                      <a:lnTo>
                                        <a:pt x="273" y="96"/>
                                      </a:lnTo>
                                      <a:lnTo>
                                        <a:pt x="272" y="99"/>
                                      </a:lnTo>
                                      <a:lnTo>
                                        <a:pt x="259" y="94"/>
                                      </a:lnTo>
                                      <a:lnTo>
                                        <a:pt x="260" y="91"/>
                                      </a:lnTo>
                                      <a:close/>
                                      <a:moveTo>
                                        <a:pt x="282" y="99"/>
                                      </a:moveTo>
                                      <a:lnTo>
                                        <a:pt x="294" y="103"/>
                                      </a:lnTo>
                                      <a:lnTo>
                                        <a:pt x="293" y="106"/>
                                      </a:lnTo>
                                      <a:lnTo>
                                        <a:pt x="281" y="102"/>
                                      </a:lnTo>
                                      <a:lnTo>
                                        <a:pt x="282" y="99"/>
                                      </a:lnTo>
                                      <a:close/>
                                      <a:moveTo>
                                        <a:pt x="304" y="106"/>
                                      </a:moveTo>
                                      <a:lnTo>
                                        <a:pt x="316" y="111"/>
                                      </a:lnTo>
                                      <a:lnTo>
                                        <a:pt x="315" y="114"/>
                                      </a:lnTo>
                                      <a:lnTo>
                                        <a:pt x="302" y="109"/>
                                      </a:lnTo>
                                      <a:lnTo>
                                        <a:pt x="304" y="106"/>
                                      </a:lnTo>
                                      <a:close/>
                                      <a:moveTo>
                                        <a:pt x="325" y="114"/>
                                      </a:moveTo>
                                      <a:lnTo>
                                        <a:pt x="337" y="118"/>
                                      </a:lnTo>
                                      <a:lnTo>
                                        <a:pt x="336" y="121"/>
                                      </a:lnTo>
                                      <a:lnTo>
                                        <a:pt x="324" y="117"/>
                                      </a:lnTo>
                                      <a:lnTo>
                                        <a:pt x="325" y="114"/>
                                      </a:lnTo>
                                      <a:close/>
                                      <a:moveTo>
                                        <a:pt x="347" y="122"/>
                                      </a:moveTo>
                                      <a:lnTo>
                                        <a:pt x="359" y="126"/>
                                      </a:lnTo>
                                      <a:lnTo>
                                        <a:pt x="358" y="129"/>
                                      </a:lnTo>
                                      <a:lnTo>
                                        <a:pt x="346" y="125"/>
                                      </a:lnTo>
                                      <a:lnTo>
                                        <a:pt x="347" y="122"/>
                                      </a:lnTo>
                                      <a:close/>
                                      <a:moveTo>
                                        <a:pt x="368" y="129"/>
                                      </a:moveTo>
                                      <a:lnTo>
                                        <a:pt x="381" y="133"/>
                                      </a:lnTo>
                                      <a:lnTo>
                                        <a:pt x="380" y="137"/>
                                      </a:lnTo>
                                      <a:lnTo>
                                        <a:pt x="367" y="132"/>
                                      </a:lnTo>
                                      <a:lnTo>
                                        <a:pt x="368" y="129"/>
                                      </a:lnTo>
                                      <a:close/>
                                      <a:moveTo>
                                        <a:pt x="390" y="137"/>
                                      </a:moveTo>
                                      <a:lnTo>
                                        <a:pt x="402" y="141"/>
                                      </a:lnTo>
                                      <a:lnTo>
                                        <a:pt x="401" y="144"/>
                                      </a:lnTo>
                                      <a:lnTo>
                                        <a:pt x="389" y="140"/>
                                      </a:lnTo>
                                      <a:lnTo>
                                        <a:pt x="390" y="137"/>
                                      </a:lnTo>
                                      <a:close/>
                                      <a:moveTo>
                                        <a:pt x="411" y="144"/>
                                      </a:moveTo>
                                      <a:lnTo>
                                        <a:pt x="424" y="149"/>
                                      </a:lnTo>
                                      <a:lnTo>
                                        <a:pt x="423" y="152"/>
                                      </a:lnTo>
                                      <a:lnTo>
                                        <a:pt x="410" y="147"/>
                                      </a:lnTo>
                                      <a:lnTo>
                                        <a:pt x="411" y="144"/>
                                      </a:lnTo>
                                      <a:close/>
                                      <a:moveTo>
                                        <a:pt x="433" y="152"/>
                                      </a:moveTo>
                                      <a:lnTo>
                                        <a:pt x="445" y="156"/>
                                      </a:lnTo>
                                      <a:lnTo>
                                        <a:pt x="444" y="159"/>
                                      </a:lnTo>
                                      <a:lnTo>
                                        <a:pt x="432" y="155"/>
                                      </a:lnTo>
                                      <a:lnTo>
                                        <a:pt x="433" y="152"/>
                                      </a:lnTo>
                                      <a:close/>
                                      <a:moveTo>
                                        <a:pt x="455" y="159"/>
                                      </a:moveTo>
                                      <a:lnTo>
                                        <a:pt x="467" y="164"/>
                                      </a:lnTo>
                                      <a:lnTo>
                                        <a:pt x="466" y="167"/>
                                      </a:lnTo>
                                      <a:lnTo>
                                        <a:pt x="454" y="162"/>
                                      </a:lnTo>
                                      <a:lnTo>
                                        <a:pt x="455" y="159"/>
                                      </a:lnTo>
                                      <a:close/>
                                      <a:moveTo>
                                        <a:pt x="476" y="167"/>
                                      </a:moveTo>
                                      <a:lnTo>
                                        <a:pt x="489" y="171"/>
                                      </a:lnTo>
                                      <a:lnTo>
                                        <a:pt x="487" y="174"/>
                                      </a:lnTo>
                                      <a:lnTo>
                                        <a:pt x="475" y="170"/>
                                      </a:lnTo>
                                      <a:lnTo>
                                        <a:pt x="476" y="167"/>
                                      </a:lnTo>
                                      <a:close/>
                                      <a:moveTo>
                                        <a:pt x="498" y="175"/>
                                      </a:moveTo>
                                      <a:lnTo>
                                        <a:pt x="510" y="179"/>
                                      </a:lnTo>
                                      <a:lnTo>
                                        <a:pt x="509" y="182"/>
                                      </a:lnTo>
                                      <a:lnTo>
                                        <a:pt x="497" y="178"/>
                                      </a:lnTo>
                                      <a:lnTo>
                                        <a:pt x="498" y="175"/>
                                      </a:lnTo>
                                      <a:close/>
                                      <a:moveTo>
                                        <a:pt x="519" y="182"/>
                                      </a:moveTo>
                                      <a:lnTo>
                                        <a:pt x="532" y="186"/>
                                      </a:lnTo>
                                      <a:lnTo>
                                        <a:pt x="531" y="190"/>
                                      </a:lnTo>
                                      <a:lnTo>
                                        <a:pt x="518" y="185"/>
                                      </a:lnTo>
                                      <a:lnTo>
                                        <a:pt x="519" y="182"/>
                                      </a:lnTo>
                                      <a:close/>
                                      <a:moveTo>
                                        <a:pt x="541" y="190"/>
                                      </a:moveTo>
                                      <a:lnTo>
                                        <a:pt x="553" y="194"/>
                                      </a:lnTo>
                                      <a:lnTo>
                                        <a:pt x="552" y="197"/>
                                      </a:lnTo>
                                      <a:lnTo>
                                        <a:pt x="540" y="193"/>
                                      </a:lnTo>
                                      <a:lnTo>
                                        <a:pt x="541" y="190"/>
                                      </a:lnTo>
                                      <a:close/>
                                      <a:moveTo>
                                        <a:pt x="562" y="197"/>
                                      </a:moveTo>
                                      <a:lnTo>
                                        <a:pt x="575" y="202"/>
                                      </a:lnTo>
                                      <a:lnTo>
                                        <a:pt x="574" y="205"/>
                                      </a:lnTo>
                                      <a:lnTo>
                                        <a:pt x="561" y="200"/>
                                      </a:lnTo>
                                      <a:lnTo>
                                        <a:pt x="562" y="197"/>
                                      </a:lnTo>
                                      <a:close/>
                                      <a:moveTo>
                                        <a:pt x="584" y="205"/>
                                      </a:moveTo>
                                      <a:lnTo>
                                        <a:pt x="596" y="209"/>
                                      </a:lnTo>
                                      <a:lnTo>
                                        <a:pt x="595" y="212"/>
                                      </a:lnTo>
                                      <a:lnTo>
                                        <a:pt x="583" y="208"/>
                                      </a:lnTo>
                                      <a:lnTo>
                                        <a:pt x="584" y="205"/>
                                      </a:lnTo>
                                      <a:close/>
                                      <a:moveTo>
                                        <a:pt x="606" y="212"/>
                                      </a:moveTo>
                                      <a:lnTo>
                                        <a:pt x="618" y="217"/>
                                      </a:lnTo>
                                      <a:lnTo>
                                        <a:pt x="617" y="220"/>
                                      </a:lnTo>
                                      <a:lnTo>
                                        <a:pt x="605" y="216"/>
                                      </a:lnTo>
                                      <a:lnTo>
                                        <a:pt x="606" y="212"/>
                                      </a:lnTo>
                                      <a:close/>
                                      <a:moveTo>
                                        <a:pt x="627" y="220"/>
                                      </a:moveTo>
                                      <a:lnTo>
                                        <a:pt x="640" y="224"/>
                                      </a:lnTo>
                                      <a:lnTo>
                                        <a:pt x="639" y="227"/>
                                      </a:lnTo>
                                      <a:lnTo>
                                        <a:pt x="626" y="223"/>
                                      </a:lnTo>
                                      <a:lnTo>
                                        <a:pt x="627" y="220"/>
                                      </a:lnTo>
                                      <a:close/>
                                      <a:moveTo>
                                        <a:pt x="649" y="228"/>
                                      </a:moveTo>
                                      <a:lnTo>
                                        <a:pt x="661" y="232"/>
                                      </a:lnTo>
                                      <a:lnTo>
                                        <a:pt x="660" y="235"/>
                                      </a:lnTo>
                                      <a:lnTo>
                                        <a:pt x="648" y="231"/>
                                      </a:lnTo>
                                      <a:lnTo>
                                        <a:pt x="649" y="228"/>
                                      </a:lnTo>
                                      <a:close/>
                                      <a:moveTo>
                                        <a:pt x="670" y="235"/>
                                      </a:moveTo>
                                      <a:lnTo>
                                        <a:pt x="683" y="239"/>
                                      </a:lnTo>
                                      <a:lnTo>
                                        <a:pt x="682" y="243"/>
                                      </a:lnTo>
                                      <a:lnTo>
                                        <a:pt x="669" y="238"/>
                                      </a:lnTo>
                                      <a:lnTo>
                                        <a:pt x="670" y="235"/>
                                      </a:lnTo>
                                      <a:close/>
                                      <a:moveTo>
                                        <a:pt x="692" y="243"/>
                                      </a:moveTo>
                                      <a:lnTo>
                                        <a:pt x="704" y="247"/>
                                      </a:lnTo>
                                      <a:lnTo>
                                        <a:pt x="703" y="250"/>
                                      </a:lnTo>
                                      <a:lnTo>
                                        <a:pt x="691" y="246"/>
                                      </a:lnTo>
                                      <a:lnTo>
                                        <a:pt x="692" y="243"/>
                                      </a:lnTo>
                                      <a:close/>
                                      <a:moveTo>
                                        <a:pt x="714" y="250"/>
                                      </a:moveTo>
                                      <a:lnTo>
                                        <a:pt x="726" y="255"/>
                                      </a:lnTo>
                                      <a:lnTo>
                                        <a:pt x="725" y="258"/>
                                      </a:lnTo>
                                      <a:lnTo>
                                        <a:pt x="713" y="253"/>
                                      </a:lnTo>
                                      <a:lnTo>
                                        <a:pt x="714" y="250"/>
                                      </a:lnTo>
                                      <a:close/>
                                      <a:moveTo>
                                        <a:pt x="735" y="258"/>
                                      </a:moveTo>
                                      <a:lnTo>
                                        <a:pt x="747" y="262"/>
                                      </a:lnTo>
                                      <a:lnTo>
                                        <a:pt x="746" y="265"/>
                                      </a:lnTo>
                                      <a:lnTo>
                                        <a:pt x="734" y="261"/>
                                      </a:lnTo>
                                      <a:lnTo>
                                        <a:pt x="735" y="258"/>
                                      </a:lnTo>
                                      <a:close/>
                                      <a:moveTo>
                                        <a:pt x="757" y="265"/>
                                      </a:moveTo>
                                      <a:lnTo>
                                        <a:pt x="769" y="270"/>
                                      </a:lnTo>
                                      <a:lnTo>
                                        <a:pt x="768" y="273"/>
                                      </a:lnTo>
                                      <a:lnTo>
                                        <a:pt x="756" y="268"/>
                                      </a:lnTo>
                                      <a:lnTo>
                                        <a:pt x="757" y="265"/>
                                      </a:lnTo>
                                      <a:close/>
                                      <a:moveTo>
                                        <a:pt x="778" y="273"/>
                                      </a:moveTo>
                                      <a:lnTo>
                                        <a:pt x="791" y="277"/>
                                      </a:lnTo>
                                      <a:lnTo>
                                        <a:pt x="790" y="280"/>
                                      </a:lnTo>
                                      <a:lnTo>
                                        <a:pt x="777" y="276"/>
                                      </a:lnTo>
                                      <a:lnTo>
                                        <a:pt x="778" y="273"/>
                                      </a:lnTo>
                                      <a:close/>
                                      <a:moveTo>
                                        <a:pt x="800" y="281"/>
                                      </a:moveTo>
                                      <a:lnTo>
                                        <a:pt x="812" y="285"/>
                                      </a:lnTo>
                                      <a:lnTo>
                                        <a:pt x="811" y="288"/>
                                      </a:lnTo>
                                      <a:lnTo>
                                        <a:pt x="799" y="284"/>
                                      </a:lnTo>
                                      <a:lnTo>
                                        <a:pt x="800" y="281"/>
                                      </a:lnTo>
                                      <a:close/>
                                      <a:moveTo>
                                        <a:pt x="821" y="288"/>
                                      </a:moveTo>
                                      <a:lnTo>
                                        <a:pt x="834" y="292"/>
                                      </a:lnTo>
                                      <a:lnTo>
                                        <a:pt x="833" y="296"/>
                                      </a:lnTo>
                                      <a:lnTo>
                                        <a:pt x="820" y="291"/>
                                      </a:lnTo>
                                      <a:lnTo>
                                        <a:pt x="821" y="288"/>
                                      </a:lnTo>
                                      <a:close/>
                                      <a:moveTo>
                                        <a:pt x="843" y="296"/>
                                      </a:moveTo>
                                      <a:lnTo>
                                        <a:pt x="855" y="300"/>
                                      </a:lnTo>
                                      <a:lnTo>
                                        <a:pt x="854" y="303"/>
                                      </a:lnTo>
                                      <a:lnTo>
                                        <a:pt x="842" y="299"/>
                                      </a:lnTo>
                                      <a:lnTo>
                                        <a:pt x="843" y="296"/>
                                      </a:lnTo>
                                      <a:close/>
                                      <a:moveTo>
                                        <a:pt x="865" y="303"/>
                                      </a:moveTo>
                                      <a:lnTo>
                                        <a:pt x="877" y="308"/>
                                      </a:lnTo>
                                      <a:lnTo>
                                        <a:pt x="876" y="311"/>
                                      </a:lnTo>
                                      <a:lnTo>
                                        <a:pt x="864" y="306"/>
                                      </a:lnTo>
                                      <a:lnTo>
                                        <a:pt x="865" y="303"/>
                                      </a:lnTo>
                                      <a:close/>
                                      <a:moveTo>
                                        <a:pt x="886" y="311"/>
                                      </a:moveTo>
                                      <a:lnTo>
                                        <a:pt x="899" y="315"/>
                                      </a:lnTo>
                                      <a:lnTo>
                                        <a:pt x="897" y="318"/>
                                      </a:lnTo>
                                      <a:lnTo>
                                        <a:pt x="885" y="314"/>
                                      </a:lnTo>
                                      <a:lnTo>
                                        <a:pt x="886" y="311"/>
                                      </a:lnTo>
                                      <a:close/>
                                      <a:moveTo>
                                        <a:pt x="908" y="318"/>
                                      </a:moveTo>
                                      <a:lnTo>
                                        <a:pt x="920" y="323"/>
                                      </a:lnTo>
                                      <a:lnTo>
                                        <a:pt x="919" y="326"/>
                                      </a:lnTo>
                                      <a:lnTo>
                                        <a:pt x="907" y="322"/>
                                      </a:lnTo>
                                      <a:lnTo>
                                        <a:pt x="908" y="318"/>
                                      </a:lnTo>
                                      <a:close/>
                                      <a:moveTo>
                                        <a:pt x="929" y="326"/>
                                      </a:moveTo>
                                      <a:lnTo>
                                        <a:pt x="942" y="330"/>
                                      </a:lnTo>
                                      <a:lnTo>
                                        <a:pt x="941" y="333"/>
                                      </a:lnTo>
                                      <a:lnTo>
                                        <a:pt x="928" y="329"/>
                                      </a:lnTo>
                                      <a:lnTo>
                                        <a:pt x="929" y="326"/>
                                      </a:lnTo>
                                      <a:close/>
                                      <a:moveTo>
                                        <a:pt x="951" y="334"/>
                                      </a:moveTo>
                                      <a:lnTo>
                                        <a:pt x="963" y="338"/>
                                      </a:lnTo>
                                      <a:lnTo>
                                        <a:pt x="962" y="341"/>
                                      </a:lnTo>
                                      <a:lnTo>
                                        <a:pt x="950" y="337"/>
                                      </a:lnTo>
                                      <a:lnTo>
                                        <a:pt x="951" y="334"/>
                                      </a:lnTo>
                                      <a:close/>
                                      <a:moveTo>
                                        <a:pt x="973" y="341"/>
                                      </a:moveTo>
                                      <a:lnTo>
                                        <a:pt x="985" y="346"/>
                                      </a:lnTo>
                                      <a:lnTo>
                                        <a:pt x="984" y="349"/>
                                      </a:lnTo>
                                      <a:lnTo>
                                        <a:pt x="971" y="344"/>
                                      </a:lnTo>
                                      <a:lnTo>
                                        <a:pt x="973" y="341"/>
                                      </a:lnTo>
                                      <a:close/>
                                      <a:moveTo>
                                        <a:pt x="994" y="349"/>
                                      </a:moveTo>
                                      <a:lnTo>
                                        <a:pt x="1006" y="353"/>
                                      </a:lnTo>
                                      <a:lnTo>
                                        <a:pt x="1005" y="356"/>
                                      </a:lnTo>
                                      <a:lnTo>
                                        <a:pt x="993" y="352"/>
                                      </a:lnTo>
                                      <a:lnTo>
                                        <a:pt x="994" y="349"/>
                                      </a:lnTo>
                                      <a:close/>
                                      <a:moveTo>
                                        <a:pt x="1016" y="356"/>
                                      </a:moveTo>
                                      <a:lnTo>
                                        <a:pt x="1021" y="358"/>
                                      </a:lnTo>
                                      <a:lnTo>
                                        <a:pt x="1020" y="361"/>
                                      </a:lnTo>
                                      <a:lnTo>
                                        <a:pt x="1015" y="359"/>
                                      </a:lnTo>
                                      <a:lnTo>
                                        <a:pt x="1016" y="35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0" name="Straight Arrow Connector 10">
                              <a:extLst>
                                <a:ext uri="{FF2B5EF4-FFF2-40B4-BE49-F238E27FC236}">
                                  <a16:creationId xmlns:a16="http://schemas.microsoft.com/office/drawing/2014/main" id="{16586539-86A2-45CB-B350-C4B9964504EF}"/>
                                </a:ext>
                              </a:extLst>
                            </wps:cNvPr>
                            <wps:cNvCnPr>
                              <a:cxnSpLocks/>
                            </wps:cNvCnPr>
                            <wps:spPr>
                              <a:xfrm>
                                <a:off x="7709815" y="1732085"/>
                                <a:ext cx="277345" cy="409120"/>
                              </a:xfrm>
                              <a:prstGeom prst="straightConnector1">
                                <a:avLst/>
                              </a:prstGeom>
                              <a:ln w="28575">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1" name="TextBox 62">
                              <a:extLst>
                                <a:ext uri="{FF2B5EF4-FFF2-40B4-BE49-F238E27FC236}">
                                  <a16:creationId xmlns:a16="http://schemas.microsoft.com/office/drawing/2014/main" id="{D7B47F86-6C80-4412-BF99-91B3C08834E1}"/>
                                </a:ext>
                              </a:extLst>
                            </wps:cNvPr>
                            <wps:cNvSpPr txBox="1"/>
                            <wps:spPr>
                              <a:xfrm>
                                <a:off x="7674544" y="1200462"/>
                                <a:ext cx="660961" cy="811239"/>
                              </a:xfrm>
                              <a:prstGeom prst="rect">
                                <a:avLst/>
                              </a:prstGeom>
                              <a:noFill/>
                              <a:ln>
                                <a:noFill/>
                              </a:ln>
                            </wps:spPr>
                            <wps:txbx>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wps:txbx>
                            <wps:bodyPr wrap="square" lIns="137160" tIns="91440" rIns="0" bIns="91440" rtlCol="0">
                              <a:noAutofit/>
                            </wps:bodyPr>
                          </wps:wsp>
                          <wps:wsp>
                            <wps:cNvPr id="12" name="Straight Arrow Connector 12">
                              <a:extLst>
                                <a:ext uri="{FF2B5EF4-FFF2-40B4-BE49-F238E27FC236}">
                                  <a16:creationId xmlns:a16="http://schemas.microsoft.com/office/drawing/2014/main" id="{82018702-FB8A-4DCA-B0D5-79BC29C58AC8}"/>
                                </a:ext>
                              </a:extLst>
                            </wps:cNvPr>
                            <wps:cNvCnPr>
                              <a:cxnSpLocks/>
                            </wps:cNvCnPr>
                            <wps:spPr>
                              <a:xfrm flipH="1">
                                <a:off x="7894629" y="2118964"/>
                                <a:ext cx="84127" cy="323188"/>
                              </a:xfrm>
                              <a:prstGeom prst="straightConnector1">
                                <a:avLst/>
                              </a:prstGeom>
                              <a:ln w="19050">
                                <a:prstDash val="sys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TextBox 65">
                              <a:extLst>
                                <a:ext uri="{FF2B5EF4-FFF2-40B4-BE49-F238E27FC236}">
                                  <a16:creationId xmlns:a16="http://schemas.microsoft.com/office/drawing/2014/main" id="{F209A3BC-F755-4190-83DC-E04B423B1A17}"/>
                                </a:ext>
                              </a:extLst>
                            </wps:cNvPr>
                            <wps:cNvSpPr txBox="1"/>
                            <wps:spPr>
                              <a:xfrm>
                                <a:off x="7674544" y="2152176"/>
                                <a:ext cx="822827" cy="691813"/>
                              </a:xfrm>
                              <a:prstGeom prst="rect">
                                <a:avLst/>
                              </a:prstGeom>
                              <a:noFill/>
                              <a:ln>
                                <a:noFill/>
                              </a:ln>
                            </wps:spPr>
                            <wps:txbx>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wps:txbx>
                            <wps:bodyPr wrap="square" lIns="137160" tIns="91440" rIns="0" bIns="91440" rtlCol="0">
                              <a:noAutofit/>
                            </wps:bodyPr>
                          </wps:wsp>
                        </wpg:grpSp>
                        <wps:wsp>
                          <wps:cNvPr id="5" name="Arc 5">
                            <a:extLst>
                              <a:ext uri="{FF2B5EF4-FFF2-40B4-BE49-F238E27FC236}">
                                <a16:creationId xmlns:a16="http://schemas.microsoft.com/office/drawing/2014/main" id="{53C67970-4016-430B-A588-B21DDBA299CB}"/>
                              </a:ext>
                            </a:extLst>
                          </wps:cNvPr>
                          <wps:cNvSpPr/>
                          <wps:spPr>
                            <a:xfrm rot="6037549">
                              <a:off x="7421614" y="1312047"/>
                              <a:ext cx="844995" cy="1046269"/>
                            </a:xfrm>
                            <a:prstGeom prst="arc">
                              <a:avLst/>
                            </a:prstGeom>
                            <a:ln w="19050">
                              <a:solidFill>
                                <a:schemeClr val="tx1"/>
                              </a:solidFill>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s:wsp>
                          <wps:cNvPr id="7" name="TextBox 64">
                            <a:extLst>
                              <a:ext uri="{FF2B5EF4-FFF2-40B4-BE49-F238E27FC236}">
                                <a16:creationId xmlns:a16="http://schemas.microsoft.com/office/drawing/2014/main" id="{4B63850E-C778-4DCD-B729-AD500417A754}"/>
                              </a:ext>
                            </a:extLst>
                          </wps:cNvPr>
                          <wps:cNvSpPr txBox="1"/>
                          <wps:spPr>
                            <a:xfrm>
                              <a:off x="8236213" y="1406793"/>
                              <a:ext cx="509787" cy="749649"/>
                            </a:xfrm>
                            <a:prstGeom prst="rect">
                              <a:avLst/>
                            </a:prstGeom>
                            <a:noFill/>
                            <a:ln>
                              <a:noFill/>
                            </a:ln>
                          </wps:spPr>
                          <wps:txbx>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wps:txbx>
                          <wps:bodyPr wrap="square" lIns="137160" tIns="91440" rIns="0" bIns="91440" rtlCol="0">
                            <a:noAutofit/>
                          </wps:bodyPr>
                        </wps:wsp>
                        <wps:wsp>
                          <wps:cNvPr id="8" name="Rectangle 8">
                            <a:extLst>
                              <a:ext uri="{FF2B5EF4-FFF2-40B4-BE49-F238E27FC236}">
                                <a16:creationId xmlns:a16="http://schemas.microsoft.com/office/drawing/2014/main" id="{7AF87A27-8DD2-47BF-9907-1B8F0DBA992E}"/>
                              </a:ext>
                            </a:extLst>
                          </wps:cNvPr>
                          <wps:cNvSpPr/>
                          <wps:spPr>
                            <a:xfrm>
                              <a:off x="7703361" y="1612051"/>
                              <a:ext cx="252922" cy="273667"/>
                            </a:xfrm>
                            <a:prstGeom prst="rect">
                              <a:avLst/>
                            </a:prstGeom>
                            <a:noFill/>
                            <a:ln w="571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E6FF297" id="Group 5" o:spid="_x0000_s1026" style="position:absolute;margin-left:15.1pt;margin-top:11.45pt;width:446.1pt;height:259.5pt;z-index:251659264;mso-position-horizontal-relative:margin;mso-width-relative:margin;mso-height-relative:margin" coordsize="94756,501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76" o:spid="_x0000_s1027" type="#_x0000_t75" style="position:absolute;width:57395;height:50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">
                  <v:imagedata r:id="rId9" o:title="" croptop="4782f" cropbottom="8148f" cropleft="9581f" cropright="6616f"/>
                </v:shape>
                <v:group id="Group 3" o:spid="_x0000_s1028" style="position:absolute;left:44588;top:11810;width:50168;height:28389" coordorigin="44588,11810" coordsize="50167,2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29" style="position:absolute;left:44588;top:11810;width:50168;height:28389" coordorigin="44588,12004" coordsize="48335,2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9" o:spid="_x0000_s1030" style="position:absolute;left:44588;top:14172;width:48336;height:23892" coordorigin="44588,14172" coordsize="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o:lock v:ext="edit" aspectratio="t"/>
                      <v:rect id="AutoShape 3" o:spid="_x0000_s1031" style="position:absolute;left:44588;top:14172;width:2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o:lock v:ext="edit" aspectratio="t" text="t"/>
                      </v:rect>
                      <v:shape id="Freeform 37" o:spid="_x0000_s1032" style="position:absolute;left:44590;top:14176;width:3;height:2;visibility:visible;mso-wrap-style:square;v-text-anchor:top" coordsize="10912,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" path="m,11000l,9912r272,l272,11000r-272,xm,9096l,8008r272,l272,9096,,9096xm,7192l,6104r272,l272,7192,,7192xm,5288l,4200r272,l272,5288,,5288xm,3384l,2296r272,l272,3384,,3384xm,1480l,392r272,l272,1480,,1480xm696,l1784,r,272l696,272,696,xm2600,l3688,r,272l2600,272,2600,xm4504,l5592,r,272l4504,272,4504,xm6408,l7496,r,272l6408,272,6408,xm8312,l9400,r,272l8312,272,8312,xm10216,r560,c10852,,10912,61,10912,136r,528l10640,664r,-528l10776,272r-560,l10216,xm10912,1480r,1088l10640,2568r,-1088l10912,1480xm10912,3384r,1088l10640,4472r,-1088l10912,3384xm10912,5288r,1088l10640,6376r,-1088l10912,5288xm10912,7192r,1088l10640,8280r,-1088l10912,7192xm10912,9096r,1088l10640,10184r,-1088l10912,9096xm10776,11136r-1088,l9688,10864r1088,l10776,11136xm8872,11136r-1088,l7784,10864r1088,l8872,11136xm6968,11136r-1088,l5880,10864r1088,l6968,11136xm5064,11136r-1088,l3976,10864r1088,l5064,11136xm3160,11136r-1088,l2072,10864r1088,l3160,11136xm1256,11136r-1088,l168,10864r1088,l1256,11136xe" fillcolor="black" strokeweight="0">
                        <v:path arrowok="t" o:connecttype="custom" o:connectlocs="0,239;9,265;0,219;9,193;0,219;0,147;9,173;0,127;9,101;0,127;0,55;9,81;0,36;9,9;0,36;57,0;22,7;84,0;119,7;84,0;180,0;145,7;206,0;241,7;206,0;302,0;267,7;329,0;351,3;342,16;347,7;329,0;351,62;342,36;351,81;342,108;351,81;351,153;342,127;351,173;342,199;351,173;351,245;342,219;347,268;312,261;347,268;250,268;285,261;224,268;189,261;224,268;128,268;163,261;102,268;67,261;102,268;5,268;40,261" o:connectangles="0,0,0,0,0,0,0,0,0,0,0,0,0,0,0,0,0,0,0,0,0,0,0,0,0,0,0,0,0,0,0,0,0,0,0,0,0,0,0,0,0,0,0,0,0,0,0,0,0,0,0,0,0,0,0,0,0,0,0"/>
                        <o:lock v:ext="edit" verticies="t"/>
                      </v:shape>
                      <v:shape id="Freeform 38" o:spid="_x0000_s1033" style="position:absolute;left:44602;top:14174;width:8;height:7;visibility:visible;mso-wrap-style:square;v-text-anchor:top" coordsize="77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" path="m,353l176,,598,,774,353,598,705r-422,l,353xe" filled="f" strokecolor="#c00000" strokeweight=".39689mm">
                        <v:path arrowok="t" o:connecttype="custom" o:connectlocs="0,353;176,0;598,0;774,353;598,705;176,705;0,353" o:connectangles="0,0,0,0,0,0,0"/>
                      </v:shape>
                      <v:shape id="Freeform 45" o:spid="_x0000_s1034" style="position:absolute;left:44604;top:14174;width:3;height:4;visibility:visible;mso-wrap-style:square;v-text-anchor:top" coordsize="35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" path="m1,181l,172r1,-9l1,155r2,-9l3,143r9,2l12,147r-1,8l10,164r,8l10,181r-9,xm10,116r1,-3l15,105r3,-7l22,90r4,-7l27,82r8,5l34,88r-4,7l26,102r-3,7l20,116r-1,3l10,116xm45,59r2,-3l53,51r6,-6l65,39r7,-5l73,34r5,7l78,42r-7,4l65,52r-6,5l54,63r-3,2l45,59xm97,19r5,-2l110,14r8,-4l126,8r7,-2l135,15r-6,2l121,19r-8,3l106,25r-5,2l97,19xm161,1r,l170,r9,l188,r9,1l199,1r-1,9l197,10,188,9r-9,l171,9r-9,1l162,10,161,1xm227,6r5,2l240,10r9,3l256,17r6,3l258,28r-5,-3l245,22r-7,-3l230,17r-6,-2l227,6xm287,35r6,4l299,45r6,5l311,56r4,4l308,66r-3,-3l299,57r-6,-5l287,47r-6,-5l287,35xm332,83r,l336,90r4,7l344,105r3,8l348,117r-8,3l338,116r-3,-7l332,102r-4,-7l324,88r,l332,83xm355,144r1,2l357,154r1,9l358,172r,9l357,182r-9,l348,181r,-9l348,164r,-8l347,147r-1,-1l355,144xm353,211r-1,4l350,223r-3,8l344,239r-4,7l332,242r3,-6l338,228r3,-7l343,213r1,-5l353,211xm326,271r-4,4l317,282r-6,6l305,294r-5,5l294,292r5,-5l304,282r6,-6l315,270r3,-5l326,271xm277,316r-5,3l264,324r-7,3l249,331r-6,2l240,324r5,-2l253,319r7,-4l267,312r5,-4l277,316xm216,341r-1,l206,342r-9,1l188,344r-9,l178,344r,-9l179,335r9,l196,334r9,-1l213,332r1,l216,341xm150,342r-7,-1l135,339r-9,-2l118,334r-5,-2l117,324r4,1l129,328r8,2l145,332r6,1l150,342xm88,320r-1,l79,315r-7,-5l66,305r-7,-5l57,298r6,-7l65,293r6,5l78,303r6,4l91,311r1,1l88,320xm37,277r-1,-2l31,269r-5,-7l22,254r-4,-7l17,245r9,-4l26,243r4,7l34,257r5,6l43,269r2,2l37,277xm7,218l6,215,4,207,3,199,1,190r,-9l10,180r1,9l12,197r1,8l15,213r1,3l7,218xe" fillcolor="black" strokeweight="0">
                        <v:path arrowok="t" o:connecttype="custom" o:connectlocs="1,159;12,150;10,185;15,107;26,84;25,104;10,119;58,46;76,42;58,58;95,19;123,8;118,19;95,19;175,0;193,10;167,9;221,6;250,17;239,23;221,6;297,51;297,64;274,43;328,92;339,120;324,104;324,85;349,167;339,186;339,160;344,216;335,245;330,233;344,216;303,295;291,294;310,271;257,332;234,332;260,319;210,349;175,352;183,343;209,340;132,347;114,332;141,340;85,327;58,307;69,305;90,319;30,275;17,251;33,263;36,283;3,204;11,193;16,221" o:connectangles="0,0,0,0,0,0,0,0,0,0,0,0,0,0,0,0,0,0,0,0,0,0,0,0,0,0,0,0,0,0,0,0,0,0,0,0,0,0,0,0,0,0,0,0,0,0,0,0,0,0,0,0,0,0,0,0,0,0,0"/>
                        <o:lock v:ext="edit" verticies="t"/>
                      </v:shape>
                      <v:oval id="Oval 18" o:spid="_x0000_s1035" style="position:absolute;left:44604;top:14176;width:1;height: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" filled="f" strokecolor="#92d050" strokeweight="2.25pt"/>
                      <v:shape id="Freeform 53" o:spid="_x0000_s1036" style="position:absolute;left:44604;top:14175;width:1;height:1;rotation:2835193fd;visibility:visible;mso-wrap-style:square;v-text-anchor:top" coordsize="178,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" path="m69,104c26,66,,24,11,12,23,,66,21,109,59v43,39,69,80,58,93c155,164,112,143,69,104e" filled="f" strokecolor="#92d050" strokeweight=".39689mm">
                        <v:path arrowok="t" o:connecttype="custom" o:connectlocs="45,69;7,8;70,39;108,101;45,69" o:connectangles="0,0,0,0,0"/>
                      </v:shape>
                      <v:shape id="Freeform 54" o:spid="_x0000_s1037" style="position:absolute;left:44600;top:14173;width:11;height:9;visibility:visible;mso-wrap-style:square;v-text-anchor:top" coordsize="822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" path="m,6830l,6558r68,l68,6830r-68,xm,6354l,6082r68,l68,6354r-68,xm,5878l,5606r68,l68,5878r-68,xm,5402l,5130r68,l68,5402r-68,xm,4926l,4654r68,l68,4926r-68,xm,4450l,4178r68,l68,4450r-68,xm,3974l,3702r68,l68,3974r-68,xm,3498l,3226r68,l68,3498r-68,xm,3022l,2750r68,l68,3022r-68,xm,2546l,2274r68,l68,2546r-68,xm,2070l,1798r68,l68,2070r-68,xm,1594l,1322r68,l68,1594r-68,xm,1118l,846r68,l68,1118r-68,xm,642l,370r68,l68,642,,642xm,166l,34c,16,16,,34,l174,r,68l34,68,68,34r,132l,166xm378,l650,r,68l378,68,378,xm854,r272,l1126,68r-272,l854,xm1330,r272,l1602,68r-272,l1330,xm1806,r272,l2078,68r-272,l1806,xm2282,r272,l2554,68r-272,l2282,xm2758,r272,l3030,68r-272,l2758,xm3234,r272,l3506,68r-272,l3234,xm3710,r272,l3982,68r-272,l3710,xm4186,r272,l4458,68r-272,l4186,xm4662,r272,l4934,68r-272,l4662,xm5138,r272,l5410,68r-272,l5138,xm5614,r272,l5886,68r-272,l5614,xm6090,r272,l6362,68r-272,l6090,xm6566,r272,l6838,68r-272,l6566,xm7042,r272,l7314,68r-272,l7042,xm7518,r272,l7790,68r-272,l7518,xm7994,r192,c8205,,8220,16,8220,34r,80l8152,114r,-80l8186,68r-192,l7994,xm8220,318r,272l8152,590r,-272l8220,318xm8220,794r,272l8152,1066r,-272l8220,794xm8220,1270r,272l8152,1542r,-272l8220,1270xm8220,1746r,272l8152,2018r,-272l8220,1746xm8220,2222r,272l8152,2494r,-272l8220,2222xm8220,2698r,272l8152,2970r,-272l8220,2698xm8220,3174r,272l8152,3446r,-272l8220,3174xm8220,3650r,272l8152,3922r,-272l8220,3650xm8220,4126r,272l8152,4398r,-272l8220,4126xm8220,4602r,272l8152,4874r,-272l8220,4602xm8220,5078r,272l8152,5350r,-272l8220,5078xm8220,5554r,272l8152,5826r,-272l8220,5554xm8220,6030r,272l8152,6302r,-272l8220,6030xm8220,6506r,272l8152,6778r,-272l8220,6506xm8034,6864r-272,l7762,6796r272,l8034,6864xm7558,6864r-272,l7286,6796r272,l7558,6864xm7082,6864r-272,l6810,6796r272,l7082,6864xm6606,6864r-272,l6334,6796r272,l6606,6864xm6130,6864r-272,l5858,6796r272,l6130,6864xm5654,6864r-272,l5382,6796r272,l5654,6864xm5178,6864r-272,l4906,6796r272,l5178,6864xm4702,6864r-272,l4430,6796r272,l4702,6864xm4226,6864r-272,l3954,6796r272,l4226,6864xm3750,6864r-272,l3478,6796r272,l3750,6864xm3274,6864r-272,l3002,6796r272,l3274,6864xm2798,6864r-272,l2526,6796r272,l2798,6864xm2322,6864r-272,l2050,6796r272,l2322,6864xm1846,6864r-272,l1574,6796r272,l1846,6864xm1370,6864r-272,l1098,6796r272,l1370,6864xm894,6864r-272,l622,6796r272,l894,6864xm418,6864r-272,l146,6796r272,l418,6864xe" fillcolor="black" strokeweight="0">
                        <v:path arrowok="t" o:connecttype="custom" o:connectlocs="0,865;0,763;9,698;9,670;0,606;0,476;0,374;9,309;9,282;0,217;0,87;0,5;9,23;51,0;181,0;283,0;348,9;375,9;440,0;570,0;672,0;736,9;764,9;829,0;959,0;1060,0;1119,5;1088,0;1119,108;1119,210;1110,275;1110,302;1119,367;1119,497;1119,598;1110,663;1110,691;1119,756;1119,885;1057,934;992,925;964,925;899,934;770,934;668,934;603,925;575,925;510,934;381,934;279,934;214,925;187,925;122,934" o:connectangles="0,0,0,0,0,0,0,0,0,0,0,0,0,0,0,0,0,0,0,0,0,0,0,0,0,0,0,0,0,0,0,0,0,0,0,0,0,0,0,0,0,0,0,0,0,0,0,0,0,0,0,0,0"/>
                        <o:lock v:ext="edit" verticies="t"/>
                      </v:shape>
                      <v:shape id="Freeform 55" o:spid="_x0000_s1038" style="position:absolute;left:44590;top:14173;width:10;height:3;visibility:visible;mso-wrap-style:square;v-text-anchor:top" coordsize="1016,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" path="m,224r13,-3l12,218,,220r,4xm23,219r12,-3l35,213r-13,3l23,219xm45,214r13,-3l57,208r-13,3l45,214xm67,209r13,-3l79,203r-12,3l67,209xm90,204r12,-3l102,198r-13,3l90,204xm112,199r13,-2l124,193r-13,3l112,199xm134,195r13,-3l146,189r-12,2l134,195xm157,190r12,-3l169,184r-13,2l157,190xm179,185r13,-3l191,179r-13,3l179,185xm201,180r13,-3l213,174r-12,3l201,180xm224,175r13,-3l236,169r-13,3l224,175xm246,170r13,-2l258,164r-13,3l246,170xm268,165r13,-2l281,160r-13,2l268,165xm291,161r13,-3l303,155r-13,2l291,161xm313,156r13,-3l325,150r-13,3l313,156xm336,151r12,-3l348,145r-13,3l336,151xm358,146r13,-3l370,140r-13,3l358,146xm380,141r13,-3l392,135r-12,3l380,141xm403,136r12,-2l415,130r-13,3l403,136xm425,131r13,-2l437,126r-13,2l425,131xm447,127r13,-3l459,121r-12,2l447,127xm470,122r12,-3l482,116r-13,3l470,122xm492,117r13,-3l504,111r-13,3l492,117xm514,112r13,-3l526,106r-12,3l514,112xm537,107r12,-2l549,101r-13,3l537,107xm559,102r13,-2l571,96r-13,3l559,102xm581,98r13,-3l593,92r-12,2l581,98xm604,93r13,-3l616,87r-13,3l604,93xm626,88r13,-3l638,82r-13,3l626,88xm648,83r13,-3l661,77r-13,3l648,83xm671,78r13,-3l683,72r-13,3l671,78xm693,73r13,-2l705,67r-13,3l693,73xm716,69r12,-3l728,63r-13,2l716,69xm738,64r13,-3l750,58r-13,3l738,64xm760,59r13,-3l772,53r-12,3l760,59xm783,54r12,-3l795,48r-13,3l783,54xm805,49r13,-3l817,43r-13,3l805,49xm827,44r13,-2l839,38r-12,3l827,44xm850,39r12,-2l862,34r-13,2l850,39xm872,35r13,-3l884,29r-13,2l872,35xm894,30r13,-3l906,24r-12,3l894,30xm917,25r12,-3l929,19r-13,3l917,25xm939,20r13,-3l951,14r-13,3l939,20xm961,15r13,-3l973,9r-12,3l961,15xm984,10l997,8,996,4,983,7r1,3xm1006,6r10,-3l1015,r-10,2l1006,6xe" fillcolor="black" strokeweight="0">
                        <v:path arrowok="t" o:connecttype="custom" o:connectlocs="0,290;35,281;58,278;67,275;67,275;89,265;124,254;147,253;157,250;157,250;178,240;213,229;237,227;246,224;246,224;267,213;302,204;325,201;335,199;335,199;356,188;391,178;414,176;424,173;424,173;446,162;481,153;504,150;513,148;513,148;535,137;570,126;593,125;603,122;603,122;624,112;660,101;683,99;692,96;692,96;714,86;749,76;771,74;781,71;781,71;802,61;837,50;860,49;870,46;870,46;892,36;927,25;950,22;959,20;959,20;981,9;1013,0" o:connectangles="0,0,0,0,0,0,0,0,0,0,0,0,0,0,0,0,0,0,0,0,0,0,0,0,0,0,0,0,0,0,0,0,0,0,0,0,0,0,0,0,0,0,0,0,0,0,0,0,0,0,0,0,0,0,0,0,0"/>
                        <o:lock v:ext="edit" verticies="t"/>
                      </v:shape>
                      <v:shape id="Freeform 56" o:spid="_x0000_s1039" style="position:absolute;left:44590;top:14178;width:10;height:4;visibility:visible;mso-wrap-style:square;v-text-anchor:top" coordsize="102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" path="m1,l14,5,13,8,,3,1,xm23,8r12,4l34,15,22,11,23,8xm45,16r12,4l56,23,44,19r1,-3xm66,23r13,4l77,31,65,26r1,-3xm88,31r12,4l99,38,87,34r1,-3xm109,38r13,5l121,46,108,41r1,-3xm131,46r12,4l142,53,130,49r1,-3xm152,53r13,5l164,61,151,57r1,-4xm174,61r12,4l185,68,173,64r1,-3xm196,69r12,4l207,76,195,72r1,-3xm217,76r13,4l228,84,216,79r1,-3xm239,84r12,4l250,91,238,87r1,-3xm260,91r13,5l272,99,259,94r1,-3xm282,99r12,4l293,106r-12,-4l282,99xm304,106r12,5l315,114r-13,-5l304,106xm325,114r12,4l336,121r-12,-4l325,114xm347,122r12,4l358,129r-12,-4l347,122xm368,129r13,4l380,137r-13,-5l368,129xm390,137r12,4l401,144r-12,-4l390,137xm411,144r13,5l423,152r-13,-5l411,144xm433,152r12,4l444,159r-12,-4l433,152xm455,159r12,5l466,167r-12,-5l455,159xm476,167r13,4l487,174r-12,-4l476,167xm498,175r12,4l509,182r-12,-4l498,175xm519,182r13,4l531,190r-13,-5l519,182xm541,190r12,4l552,197r-12,-4l541,190xm562,197r13,5l574,205r-13,-5l562,197xm584,205r12,4l595,212r-12,-4l584,205xm606,212r12,5l617,220r-12,-4l606,212xm627,220r13,4l639,227r-13,-4l627,220xm649,228r12,4l660,235r-12,-4l649,228xm670,235r13,4l682,243r-13,-5l670,235xm692,243r12,4l703,250r-12,-4l692,243xm714,250r12,5l725,258r-12,-5l714,250xm735,258r12,4l746,265r-12,-4l735,258xm757,265r12,5l768,273r-12,-5l757,265xm778,273r13,4l790,280r-13,-4l778,273xm800,281r12,4l811,288r-12,-4l800,281xm821,288r13,4l833,296r-13,-5l821,288xm843,296r12,4l854,303r-12,-4l843,296xm865,303r12,5l876,311r-12,-5l865,303xm886,311r13,4l897,318r-12,-4l886,311xm908,318r12,5l919,326r-12,-4l908,318xm929,326r13,4l941,333r-13,-4l929,326xm951,334r12,4l962,341r-12,-4l951,334xm973,341r12,5l984,349r-13,-5l973,341xm994,349r12,4l1005,356r-12,-4l994,349xm1016,356r5,2l1020,361r-5,-2l1016,356xe" fillcolor="black" strokeweight="0">
                        <v:path arrowok="t" o:connecttype="custom" o:connectlocs="0,3;34,15;57,20;66,23;66,23;87,34;121,46;143,50;152,53;152,53;173,64;207,76;230,80;239,84;239,84;259,94;293,106;316,111;325,114;325,114;346,125;380,137;402,141;411,144;411,144;432,155;466,167;489,171;498,175;498,175;518,185;552,197;575,202;584,205;584,205;605,216;639,227;661,232;670,235;670,235;691,246;725,258;747,262;757,265;757,265;777,276;811,288;834,292;843,296;843,296;864,306;897,318;920,323;929,326;929,326;950,337;984,349;1006,353;1016,356;1016,356" o:connectangles="0,0,0,0,0,0,0,0,0,0,0,0,0,0,0,0,0,0,0,0,0,0,0,0,0,0,0,0,0,0,0,0,0,0,0,0,0,0,0,0,0,0,0,0,0,0,0,0,0,0,0,0,0,0,0,0,0,0,0,0"/>
                        <o:lock v:ext="edit" verticies="t"/>
                      </v:shape>
                    </v:group>
                    <v:shapetype id="_x0000_t32" coordsize="21600,21600" o:spt="32" o:oned="t" path="m,l21600,21600e" filled="f">
                      <v:path arrowok="t" fillok="f" o:connecttype="none"/>
                      <o:lock v:ext="edit" shapetype="t"/>
                    </v:shapetype>
                    <v:shape id="Straight Arrow Connector 10" o:spid="_x0000_s1040" type="#_x0000_t32" style="position:absolute;left:77098;top:17320;width:2773;height: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" strokecolor="black [3200]" strokeweight="2.25pt">
                      <v:stroke dashstyle="3 1" startarrow="block" endarrow="block" joinstyle="miter"/>
                      <o:lock v:ext="edit" shapetype="f"/>
                    </v:shape>
                    <v:shapetype id="_x0000_t202" coordsize="21600,21600" o:spt="202" path="m,l,21600r21600,l21600,xe">
                      <v:stroke joinstyle="miter"/>
                      <v:path gradientshapeok="t" o:connecttype="rect"/>
                    </v:shapetype>
                    <v:shape id="TextBox 62" o:spid="_x0000_s1041" type="#_x0000_t202" style="position:absolute;left:76745;top:12004;width:6610;height:8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" filled="f" stroked="f">
                      <v:textbox inset="10.8pt,7.2pt,0,7.2pt">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v:textbox>
                    </v:shape>
                    <v:shape id="Straight Arrow Connector 12" o:spid="_x0000_s1042" type="#_x0000_t32" style="position:absolute;left:78946;top:21189;width:841;height:32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" strokecolor="#5b9bd5 [3204]" strokeweight="1.5pt">
                      <v:stroke dashstyle="3 1" startarrow="block" endarrow="block" joinstyle="miter"/>
                      <o:lock v:ext="edit" shapetype="f"/>
                    </v:shape>
                    <v:shape id="TextBox 65" o:spid="_x0000_s1043" type="#_x0000_t202" style="position:absolute;left:76745;top:21521;width:8228;height:6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" filled="f" stroked="f">
                      <v:textbox inset="10.8pt,7.2pt,0,7.2pt">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v:textbox>
                    </v:shape>
                  </v:group>
                  <v:shape id="Arc 5" o:spid="_x0000_s1044" style="position:absolute;left:74216;top:13119;width:8450;height:10463;rotation:6594614fd;visibility:visible;mso-wrap-style:square;v-text-anchor:middle" coordsize="844995,104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" path="m422497,nsc655836,,844995,234216,844995,523135r-422497,c422498,348757,422497,174378,422497,xem422497,nfc655836,,844995,234216,844995,523135e" filled="f" strokecolor="black [3213]" strokeweight="1.5pt">
                    <v:stroke dashstyle="dash" startarrow="block" endarrow="block" joinstyle="miter"/>
                    <v:path arrowok="t" o:connecttype="custom" o:connectlocs="422497,0;844995,523135" o:connectangles="0,0"/>
                  </v:shape>
                  <v:shape id="TextBox 64" o:spid="_x0000_s1045" type="#_x0000_t202" style="position:absolute;left:82362;top:14067;width:5098;height:7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" filled="f" stroked="f">
                    <v:textbox inset="10.8pt,7.2pt,0,7.2pt">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v:textbox>
                  </v:shape>
                  <v:rect id="Rectangle 8" o:spid="_x0000_s1046" style="position:absolute;left:77033;top:16120;width:2529;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" filled="f" strokecolor="#ffc000" strokeweight="4.5pt"/>
                </v:group>
                <w10:wrap anchorx="margin"/>
              </v:group>
            </w:pict>
          </mc:Fallback>
        </mc:AlternateContent>
      </w:r>
    </w:p>
    <w:p w14:paraId="63E48326" w14:textId="1F839E00" w:rsidR="0049741B" w:rsidRDefault="0049741B" w:rsidP="001A3A6C"/>
    <w:p w14:paraId="14DC00A1" w14:textId="76E5946A" w:rsidR="0049741B" w:rsidRDefault="0049741B" w:rsidP="001A3A6C"/>
    <w:p w14:paraId="3D276AD1" w14:textId="2C3995F0" w:rsidR="0049741B" w:rsidRDefault="0049741B" w:rsidP="001A3A6C"/>
    <w:p w14:paraId="3839F300" w14:textId="52990F9D" w:rsidR="0049741B" w:rsidRDefault="0049741B" w:rsidP="001A3A6C"/>
    <w:p w14:paraId="12CF1FF4" w14:textId="2F098060" w:rsidR="0049741B" w:rsidRDefault="0049741B" w:rsidP="001A3A6C"/>
    <w:p w14:paraId="1A8EA736" w14:textId="54F21761" w:rsidR="0049741B" w:rsidRDefault="0049741B" w:rsidP="001A3A6C"/>
    <w:p w14:paraId="4FD21CF0" w14:textId="4AACF921" w:rsidR="0049741B" w:rsidRDefault="0049741B" w:rsidP="001A3A6C"/>
    <w:p w14:paraId="68DE4DF0" w14:textId="3360E00E" w:rsidR="0049741B" w:rsidRDefault="0049741B" w:rsidP="001A3A6C"/>
    <w:p w14:paraId="26805A32" w14:textId="423DC40D" w:rsidR="0049741B" w:rsidRDefault="0049741B" w:rsidP="001A3A6C"/>
    <w:p w14:paraId="164FC15A" w14:textId="77777777" w:rsidR="0049741B" w:rsidRDefault="0049741B" w:rsidP="001A3A6C"/>
    <w:p w14:paraId="4DA99634" w14:textId="2510A377" w:rsidR="0049741B" w:rsidRDefault="0049741B" w:rsidP="001A3A6C"/>
    <w:p w14:paraId="72A8754B" w14:textId="17512C5C" w:rsidR="0049741B" w:rsidRDefault="00DB36E3" w:rsidP="001A3A6C">
      <w:r>
        <w:rPr>
          <w:noProof/>
        </w:rPr>
        <mc:AlternateContent>
          <mc:Choice Requires="wps">
            <w:drawing>
              <wp:anchor distT="0" distB="0" distL="114300" distR="114300" simplePos="0" relativeHeight="251661312" behindDoc="0" locked="0" layoutInCell="1" allowOverlap="1" wp14:anchorId="07E6A1EC" wp14:editId="445BA408">
                <wp:simplePos x="0" y="0"/>
                <wp:positionH relativeFrom="column">
                  <wp:posOffset>191770</wp:posOffset>
                </wp:positionH>
                <wp:positionV relativeFrom="paragraph">
                  <wp:posOffset>273211</wp:posOffset>
                </wp:positionV>
                <wp:extent cx="5665470"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5665470" cy="635"/>
                        </a:xfrm>
                        <a:prstGeom prst="rect">
                          <a:avLst/>
                        </a:prstGeom>
                        <a:solidFill>
                          <a:prstClr val="white"/>
                        </a:solidFill>
                        <a:ln>
                          <a:noFill/>
                        </a:ln>
                      </wps:spPr>
                      <wps:txbx>
                        <w:txbxContent>
                          <w:p w14:paraId="6D04AAEF" w14:textId="38777ED1" w:rsidR="00210A39" w:rsidRPr="00F31B58" w:rsidRDefault="00210A39" w:rsidP="00210A39">
                            <w:pPr>
                              <w:pStyle w:val="Caption"/>
                              <w:jc w:val="center"/>
                            </w:pPr>
                            <w:bookmarkStart w:id="3" w:name="_Ref15984812"/>
                            <w:r>
                              <w:t xml:space="preserve">Figure </w:t>
                            </w:r>
                            <w:r w:rsidR="007F2770">
                              <w:fldChar w:fldCharType="begin"/>
                            </w:r>
                            <w:r w:rsidR="007F2770">
                              <w:instrText xml:space="preserve"> SEQ Figure \* ARABIC </w:instrText>
                            </w:r>
                            <w:r w:rsidR="007F2770">
                              <w:fldChar w:fldCharType="separate"/>
                            </w:r>
                            <w:r w:rsidR="00325388">
                              <w:rPr>
                                <w:noProof/>
                              </w:rPr>
                              <w:t>1</w:t>
                            </w:r>
                            <w:r w:rsidR="007F2770">
                              <w:fldChar w:fldCharType="end"/>
                            </w:r>
                            <w:bookmarkEnd w:id="3"/>
                            <w:r>
                              <w:t>. Pictorial representation of the heterogeneous layout</w:t>
                            </w:r>
                            <w:r w:rsidR="003F6109">
                              <w:t xml:space="preserve"> for 40m donor-to-child distance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E6A1EC" id="Text Box 1" o:spid="_x0000_s1047" type="#_x0000_t202" style="position:absolute;margin-left:15.1pt;margin-top:21.5pt;width:446.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" stroked="f">
                <v:textbox style="mso-fit-shape-to-text:t" inset="0,0,0,0">
                  <w:txbxContent>
                    <w:p w14:paraId="6D04AAEF" w14:textId="38777ED1" w:rsidR="00210A39" w:rsidRPr="00F31B58" w:rsidRDefault="00210A39" w:rsidP="00210A39">
                      <w:pPr>
                        <w:pStyle w:val="Caption"/>
                        <w:jc w:val="center"/>
                      </w:pPr>
                      <w:bookmarkStart w:id="3" w:name="_Ref15984812"/>
                      <w:r>
                        <w:t xml:space="preserve">Figure </w:t>
                      </w:r>
                      <w:r w:rsidR="007F2770">
                        <w:fldChar w:fldCharType="begin"/>
                      </w:r>
                      <w:r w:rsidR="007F2770">
                        <w:instrText xml:space="preserve"> SEQ Figure \* ARABIC </w:instrText>
                      </w:r>
                      <w:r w:rsidR="007F2770">
                        <w:fldChar w:fldCharType="separate"/>
                      </w:r>
                      <w:r w:rsidR="00325388">
                        <w:rPr>
                          <w:noProof/>
                        </w:rPr>
                        <w:t>1</w:t>
                      </w:r>
                      <w:r w:rsidR="007F2770">
                        <w:fldChar w:fldCharType="end"/>
                      </w:r>
                      <w:bookmarkEnd w:id="3"/>
                      <w:r>
                        <w:t>. Pictorial representation of the heterogeneous layout</w:t>
                      </w:r>
                      <w:r w:rsidR="003F6109">
                        <w:t xml:space="preserve"> for 40m donor-to-child distance</w:t>
                      </w:r>
                    </w:p>
                  </w:txbxContent>
                </v:textbox>
              </v:shape>
            </w:pict>
          </mc:Fallback>
        </mc:AlternateContent>
      </w:r>
    </w:p>
    <w:p w14:paraId="60549B62" w14:textId="77777777" w:rsidR="007812E9" w:rsidRDefault="007812E9" w:rsidP="00D32711"/>
    <w:p w14:paraId="480C3BD4" w14:textId="77777777" w:rsidR="007812E9" w:rsidRDefault="007812E9" w:rsidP="00D32711"/>
    <w:p w14:paraId="358238F1" w14:textId="1ECCD9A5" w:rsidR="007812E9" w:rsidRDefault="00D32711" w:rsidP="00D32711">
      <w:r>
        <w:t xml:space="preserve">In this contribution </w:t>
      </w:r>
      <w:r w:rsidR="007812E9">
        <w:t xml:space="preserve">we go one step further compared to what was already presented in </w:t>
      </w:r>
      <w:r w:rsidR="00253958">
        <w:fldChar w:fldCharType="begin"/>
      </w:r>
      <w:r w:rsidR="00253958">
        <w:instrText xml:space="preserve"> REF _Ref20815986 \n \h </w:instrText>
      </w:r>
      <w:r w:rsidR="00253958">
        <w:fldChar w:fldCharType="separate"/>
      </w:r>
      <w:r w:rsidR="00253958">
        <w:t>[7]</w:t>
      </w:r>
      <w:r w:rsidR="00253958">
        <w:fldChar w:fldCharType="end"/>
      </w:r>
      <w:r w:rsidR="00253958">
        <w:t xml:space="preserve">, and search for the needed value of MT ACLR through parameter sweeping. </w:t>
      </w:r>
      <w:proofErr w:type="gramStart"/>
      <w:r w:rsidR="00253958">
        <w:t>In particular, we</w:t>
      </w:r>
      <w:proofErr w:type="gramEnd"/>
      <w:r w:rsidR="00253958">
        <w:t xml:space="preserve"> swept through donor-to-child distance</w:t>
      </w:r>
      <w:r w:rsidR="00EC5BEE">
        <w:t xml:space="preserve">, </w:t>
      </w:r>
      <w:r w:rsidR="00253958">
        <w:t>ACLR values</w:t>
      </w:r>
      <w:r w:rsidR="00EC5BEE">
        <w:t>, IAB MT minimum transmitted power</w:t>
      </w:r>
      <w:r w:rsidR="00253958">
        <w:t xml:space="preserve"> and </w:t>
      </w:r>
      <w:r w:rsidR="00765F11">
        <w:t xml:space="preserve">finally </w:t>
      </w:r>
      <w:r w:rsidR="00253958">
        <w:t>evaluated the 5%-tile throughput loss of the adjacent channel system.</w:t>
      </w:r>
    </w:p>
    <w:p w14:paraId="093342A5" w14:textId="05D06BDC" w:rsidR="0049741B" w:rsidRDefault="00253958" w:rsidP="001A3A6C">
      <w:r>
        <w:t>For the analysis, we adopted the following simulation assumptions</w:t>
      </w:r>
      <w:r w:rsidR="00E92B98">
        <w:t>:</w:t>
      </w:r>
    </w:p>
    <w:p w14:paraId="09291BBF" w14:textId="5CFBE04B" w:rsidR="00E92B98" w:rsidRDefault="00E92B98" w:rsidP="00E92B98">
      <w:pPr>
        <w:pStyle w:val="ListParagraph"/>
        <w:numPr>
          <w:ilvl w:val="0"/>
          <w:numId w:val="19"/>
        </w:numPr>
      </w:pPr>
      <w:r>
        <w:t>UL PC settings:</w:t>
      </w:r>
    </w:p>
    <w:p w14:paraId="45D87E47" w14:textId="7CFCA011" w:rsidR="00E92B98" w:rsidRDefault="00E92B98" w:rsidP="00E92B98">
      <w:pPr>
        <w:pStyle w:val="ListParagraph"/>
        <w:numPr>
          <w:ilvl w:val="1"/>
          <w:numId w:val="19"/>
        </w:numPr>
      </w:pPr>
      <w:r>
        <w:t>PC_max: 33dBm</w:t>
      </w:r>
    </w:p>
    <w:p w14:paraId="029594A2" w14:textId="4EE8A83E" w:rsidR="00E92B98" w:rsidRDefault="00E92B98" w:rsidP="00E92B98">
      <w:pPr>
        <w:pStyle w:val="ListParagraph"/>
        <w:numPr>
          <w:ilvl w:val="1"/>
          <w:numId w:val="19"/>
        </w:numPr>
      </w:pPr>
      <w:r>
        <w:t>UL SNR target: 22dB</w:t>
      </w:r>
    </w:p>
    <w:p w14:paraId="4E8B2C10" w14:textId="2B90CE65" w:rsidR="00324455" w:rsidRDefault="00324455" w:rsidP="00E92B98">
      <w:pPr>
        <w:pStyle w:val="ListParagraph"/>
        <w:numPr>
          <w:ilvl w:val="1"/>
          <w:numId w:val="19"/>
        </w:numPr>
      </w:pPr>
      <w:r>
        <w:t>M</w:t>
      </w:r>
      <w:r w:rsidR="000D7892">
        <w:t>T m</w:t>
      </w:r>
      <w:r>
        <w:t xml:space="preserve">inimum </w:t>
      </w:r>
      <w:r w:rsidR="000D7892">
        <w:t xml:space="preserve">output </w:t>
      </w:r>
      <w:r>
        <w:t>power: -20dBm/-10dBm/0dBm</w:t>
      </w:r>
    </w:p>
    <w:p w14:paraId="3CCBC7AF" w14:textId="241C94DE" w:rsidR="00E92B98" w:rsidRDefault="00E92B98" w:rsidP="00E92B98">
      <w:pPr>
        <w:pStyle w:val="ListParagraph"/>
        <w:numPr>
          <w:ilvl w:val="0"/>
          <w:numId w:val="19"/>
        </w:numPr>
      </w:pPr>
      <w:r>
        <w:t>IAB child node antenna orientation: towards donor node</w:t>
      </w:r>
    </w:p>
    <w:p w14:paraId="6F501551" w14:textId="77777777" w:rsidR="00D03A29" w:rsidRDefault="00E92B98" w:rsidP="00E92B98">
      <w:pPr>
        <w:pStyle w:val="ListParagraph"/>
        <w:numPr>
          <w:ilvl w:val="0"/>
          <w:numId w:val="19"/>
        </w:numPr>
      </w:pPr>
      <w:r>
        <w:t xml:space="preserve">Pathloss model: </w:t>
      </w:r>
    </w:p>
    <w:p w14:paraId="7787E196" w14:textId="5BE6282C" w:rsidR="00E92B98" w:rsidRDefault="00D03A29" w:rsidP="00D03A29">
      <w:pPr>
        <w:pStyle w:val="ListParagraph"/>
        <w:numPr>
          <w:ilvl w:val="1"/>
          <w:numId w:val="19"/>
        </w:numPr>
      </w:pPr>
      <w:r>
        <w:t>M</w:t>
      </w:r>
      <w:r w:rsidR="00E92B98">
        <w:t>inimum pathloss between IAB node and associated serving IAB donor node.</w:t>
      </w:r>
    </w:p>
    <w:p w14:paraId="27A0031E" w14:textId="48068B7D" w:rsidR="00D03A29" w:rsidRDefault="00D03A29" w:rsidP="00D03A29">
      <w:pPr>
        <w:pStyle w:val="ListParagraph"/>
        <w:numPr>
          <w:ilvl w:val="1"/>
          <w:numId w:val="19"/>
        </w:numPr>
      </w:pPr>
      <w:r>
        <w:t>UMa model for cross-pathloss (IAB – NR)</w:t>
      </w:r>
      <w:r w:rsidR="006B238C">
        <w:t xml:space="preserve"> except for co-located NR base station</w:t>
      </w:r>
    </w:p>
    <w:p w14:paraId="4B272A56" w14:textId="7C4F09FA" w:rsidR="00130F5A" w:rsidRDefault="00130F5A" w:rsidP="00130F5A">
      <w:pPr>
        <w:pStyle w:val="ListParagraph"/>
        <w:numPr>
          <w:ilvl w:val="0"/>
          <w:numId w:val="19"/>
        </w:numPr>
      </w:pPr>
      <w:r>
        <w:t>Frequency range: FR2 (30GHz carrier frequency)</w:t>
      </w:r>
    </w:p>
    <w:p w14:paraId="7F3EA551" w14:textId="0D0BDE49" w:rsidR="00130F5A" w:rsidRDefault="00130F5A" w:rsidP="00130F5A">
      <w:pPr>
        <w:pStyle w:val="ListParagraph"/>
        <w:numPr>
          <w:ilvl w:val="0"/>
          <w:numId w:val="19"/>
        </w:numPr>
      </w:pPr>
      <w:r>
        <w:t>Channel bandwidth: 200MHz</w:t>
      </w:r>
    </w:p>
    <w:p w14:paraId="1B5B40DC" w14:textId="012C2AB8" w:rsidR="00130F5A" w:rsidRDefault="00130F5A" w:rsidP="00130F5A">
      <w:pPr>
        <w:pStyle w:val="ListParagraph"/>
        <w:numPr>
          <w:ilvl w:val="0"/>
          <w:numId w:val="19"/>
        </w:numPr>
      </w:pPr>
      <w:r>
        <w:t>NR BS adjacent channel specification</w:t>
      </w:r>
      <w:r w:rsidR="005619C0">
        <w:t>s</w:t>
      </w:r>
      <w:r>
        <w:t>:</w:t>
      </w:r>
    </w:p>
    <w:p w14:paraId="34A3B5C4" w14:textId="40442B4E" w:rsidR="00130F5A" w:rsidRDefault="00130F5A" w:rsidP="00130F5A">
      <w:pPr>
        <w:pStyle w:val="ListParagraph"/>
        <w:numPr>
          <w:ilvl w:val="1"/>
          <w:numId w:val="19"/>
        </w:numPr>
      </w:pPr>
      <w:r>
        <w:t>ACS: 24dB (Rel-15 spec.)</w:t>
      </w:r>
    </w:p>
    <w:p w14:paraId="0A87A177" w14:textId="772EA8AA" w:rsidR="00130F5A" w:rsidRDefault="00130F5A" w:rsidP="00130F5A">
      <w:pPr>
        <w:pStyle w:val="ListParagraph"/>
        <w:numPr>
          <w:ilvl w:val="1"/>
          <w:numId w:val="19"/>
        </w:numPr>
      </w:pPr>
      <w:r>
        <w:t>ACLR: 28dB (Rel-15 spec.)</w:t>
      </w:r>
    </w:p>
    <w:p w14:paraId="3F2ADFEF" w14:textId="3905D839" w:rsidR="00130F5A" w:rsidRDefault="002A3317" w:rsidP="00130F5A">
      <w:pPr>
        <w:pStyle w:val="ListParagraph"/>
        <w:numPr>
          <w:ilvl w:val="0"/>
          <w:numId w:val="19"/>
        </w:numPr>
      </w:pPr>
      <w:r>
        <w:t>NR UE</w:t>
      </w:r>
      <w:r w:rsidR="00130F5A">
        <w:t xml:space="preserve"> adjacent channel specification:</w:t>
      </w:r>
    </w:p>
    <w:p w14:paraId="28D8AAB8" w14:textId="7AF23680" w:rsidR="00130F5A" w:rsidRDefault="00130F5A" w:rsidP="00130F5A">
      <w:pPr>
        <w:pStyle w:val="ListParagraph"/>
        <w:numPr>
          <w:ilvl w:val="1"/>
          <w:numId w:val="19"/>
        </w:numPr>
      </w:pPr>
      <w:r>
        <w:t>ACS: 23dB (UE Rel-15 spec.)</w:t>
      </w:r>
    </w:p>
    <w:p w14:paraId="3921BAB8" w14:textId="2E5B2BEE" w:rsidR="00130F5A" w:rsidRDefault="00130F5A" w:rsidP="00130F5A">
      <w:pPr>
        <w:pStyle w:val="ListParagraph"/>
        <w:numPr>
          <w:ilvl w:val="1"/>
          <w:numId w:val="19"/>
        </w:numPr>
      </w:pPr>
      <w:r>
        <w:t>ACLR: 17dB (UE Rel-15 spec.)</w:t>
      </w:r>
    </w:p>
    <w:p w14:paraId="6BDBF73D" w14:textId="3E61B150" w:rsidR="00CD3146" w:rsidRDefault="00CD3146" w:rsidP="001A3A6C">
      <w:r>
        <w:t xml:space="preserve">In the </w:t>
      </w:r>
      <w:r w:rsidR="002A5215">
        <w:t>remainder</w:t>
      </w:r>
      <w:r>
        <w:t xml:space="preserve"> of this contribution, we present</w:t>
      </w:r>
      <w:r w:rsidR="000850E8">
        <w:t xml:space="preserve"> system level</w:t>
      </w:r>
      <w:r>
        <w:t xml:space="preserve"> simulation results</w:t>
      </w:r>
      <w:r w:rsidR="00D54910">
        <w:t xml:space="preserve"> showing the impact of adjacent channel interference on</w:t>
      </w:r>
      <w:r w:rsidR="00F35CA3">
        <w:t xml:space="preserve"> NR</w:t>
      </w:r>
      <w:r w:rsidR="00D54910">
        <w:t xml:space="preserve"> single network performance</w:t>
      </w:r>
      <w:r>
        <w:t xml:space="preserve"> for the UL duplex direction.</w:t>
      </w:r>
    </w:p>
    <w:p w14:paraId="434ED5E8" w14:textId="15608FEF" w:rsidR="009C0295" w:rsidRDefault="00A07A27" w:rsidP="00B42D1D">
      <w:pPr>
        <w:pStyle w:val="Heading1"/>
      </w:pPr>
      <w:bookmarkStart w:id="4" w:name="_Ref16497141"/>
      <w:r>
        <w:t>UL s</w:t>
      </w:r>
      <w:r w:rsidR="0049741B">
        <w:t>imulation results</w:t>
      </w:r>
      <w:r>
        <w:t xml:space="preserve"> (IAB </w:t>
      </w:r>
      <w:r>
        <w:sym w:font="Wingdings" w:char="F0E0"/>
      </w:r>
      <w:r>
        <w:t xml:space="preserve"> NR)</w:t>
      </w:r>
      <w:bookmarkEnd w:id="4"/>
    </w:p>
    <w:p w14:paraId="5CAEE5E4" w14:textId="395BB616" w:rsidR="00324455" w:rsidRDefault="007532DD" w:rsidP="0006560F">
      <w:r>
        <w:t xml:space="preserve">In this section we present </w:t>
      </w:r>
      <w:r w:rsidR="00CF3E54">
        <w:t>simulation results showing</w:t>
      </w:r>
      <w:r>
        <w:t xml:space="preserve"> the impact of IAB </w:t>
      </w:r>
      <w:r w:rsidR="00AD2723">
        <w:t xml:space="preserve">MT </w:t>
      </w:r>
      <w:r>
        <w:t xml:space="preserve">UL </w:t>
      </w:r>
      <w:r w:rsidR="00C84D4A">
        <w:t>interference</w:t>
      </w:r>
      <w:r>
        <w:t xml:space="preserve"> to NR UL </w:t>
      </w:r>
      <w:r w:rsidR="00A86389">
        <w:t>performance</w:t>
      </w:r>
      <w:r>
        <w:t>.</w:t>
      </w:r>
      <w:r w:rsidR="00CF3E54">
        <w:t xml:space="preserve"> </w:t>
      </w:r>
      <w:r w:rsidR="00324455">
        <w:t xml:space="preserve">For this analysis, </w:t>
      </w:r>
      <w:r w:rsidR="00BD6A8E">
        <w:t xml:space="preserve">in alignment with </w:t>
      </w:r>
      <w:r w:rsidR="00BD6A8E">
        <w:fldChar w:fldCharType="begin"/>
      </w:r>
      <w:r w:rsidR="00BD6A8E">
        <w:instrText xml:space="preserve"> REF _Ref20761223 \n \h </w:instrText>
      </w:r>
      <w:r w:rsidR="00BD6A8E">
        <w:fldChar w:fldCharType="separate"/>
      </w:r>
      <w:r w:rsidR="00BD6A8E">
        <w:t>[6]</w:t>
      </w:r>
      <w:r w:rsidR="00BD6A8E">
        <w:fldChar w:fldCharType="end"/>
      </w:r>
      <w:r w:rsidR="00BD6A8E">
        <w:t>,</w:t>
      </w:r>
      <w:r w:rsidR="00324455">
        <w:t xml:space="preserve">we considered three values of </w:t>
      </w:r>
      <w:r w:rsidR="00BD6A8E">
        <w:t xml:space="preserve">MT </w:t>
      </w:r>
      <w:r w:rsidR="00324455">
        <w:t>minimum</w:t>
      </w:r>
      <w:r w:rsidR="00BD6A8E">
        <w:t xml:space="preserve"> output</w:t>
      </w:r>
      <w:r w:rsidR="00324455">
        <w:t xml:space="preserve"> power: </w:t>
      </w:r>
      <w:r w:rsidR="00DE0294">
        <w:t>-20dBm, -10dBm and 0dBm.</w:t>
      </w:r>
    </w:p>
    <w:p w14:paraId="0E654987" w14:textId="499DFDCF" w:rsidR="005F2E81" w:rsidRDefault="005F2E81" w:rsidP="0006560F">
      <w:r>
        <w:lastRenderedPageBreak/>
        <w:fldChar w:fldCharType="begin"/>
      </w:r>
      <w:r>
        <w:instrText xml:space="preserve"> REF _Ref15994567 \h </w:instrText>
      </w:r>
      <w:r>
        <w:fldChar w:fldCharType="separate"/>
      </w:r>
      <w:r w:rsidRPr="005F2E81">
        <w:t xml:space="preserve">Figure </w:t>
      </w:r>
      <w:r w:rsidRPr="005F2E81">
        <w:rPr>
          <w:noProof/>
        </w:rPr>
        <w:t>2</w:t>
      </w:r>
      <w:r>
        <w:fldChar w:fldCharType="end"/>
      </w:r>
      <w:r>
        <w:t xml:space="preserve"> shows the 5%-tile NR UL throughput degradation for different values of IAB MT ACLR and donor-to-child distance, for the case of -20dBm minimum output power at IAB MT.</w:t>
      </w:r>
      <w:r w:rsidR="00C234B8">
        <w:t xml:space="preserve"> We observe that</w:t>
      </w:r>
      <w:r w:rsidR="000B78AE">
        <w:t>,</w:t>
      </w:r>
      <w:r w:rsidR="00C234B8">
        <w:t xml:space="preserve"> in this scenario, we require </w:t>
      </w:r>
      <w:r w:rsidR="00C81C7C">
        <w:t>an IAB MT ACLR of 20dB to limit to 5% the NR UL throughput loss for cell-edge UEs.</w:t>
      </w:r>
    </w:p>
    <w:p w14:paraId="4D1EC27E" w14:textId="65658397" w:rsidR="00C76F26" w:rsidRPr="00C76F26" w:rsidRDefault="009022A8" w:rsidP="009022A8">
      <w:pPr>
        <w:pStyle w:val="Caption"/>
        <w:rPr>
          <w:b w:val="0"/>
          <w:bCs/>
        </w:rPr>
      </w:pPr>
      <w:bookmarkStart w:id="5" w:name="_Ref23337830"/>
      <w:r>
        <w:t xml:space="preserve">Observation </w:t>
      </w:r>
      <w:r>
        <w:fldChar w:fldCharType="begin"/>
      </w:r>
      <w:r>
        <w:instrText xml:space="preserve"> SEQ Observation \* ARABIC </w:instrText>
      </w:r>
      <w:r>
        <w:fldChar w:fldCharType="separate"/>
      </w:r>
      <w:r w:rsidR="0007479A">
        <w:rPr>
          <w:noProof/>
        </w:rPr>
        <w:t>1</w:t>
      </w:r>
      <w:r>
        <w:fldChar w:fldCharType="end"/>
      </w:r>
      <w:r w:rsidR="00C76F26" w:rsidRPr="00DC261B">
        <w:rPr>
          <w:bCs/>
        </w:rPr>
        <w:t xml:space="preserve">: </w:t>
      </w:r>
      <w:r w:rsidR="00B03EA0">
        <w:rPr>
          <w:bCs/>
        </w:rPr>
        <w:t>20dB IAB MT</w:t>
      </w:r>
      <w:r w:rsidR="00C76F26" w:rsidRPr="00DC261B">
        <w:rPr>
          <w:bCs/>
        </w:rPr>
        <w:t xml:space="preserve"> ACLR </w:t>
      </w:r>
      <w:r w:rsidR="00C76F26">
        <w:rPr>
          <w:bCs/>
        </w:rPr>
        <w:t xml:space="preserve">is </w:t>
      </w:r>
      <w:r w:rsidR="00B03EA0">
        <w:rPr>
          <w:bCs/>
        </w:rPr>
        <w:t>required</w:t>
      </w:r>
      <w:r w:rsidR="00C76F26" w:rsidRPr="00DC261B">
        <w:rPr>
          <w:bCs/>
        </w:rPr>
        <w:t xml:space="preserve"> for the case of -</w:t>
      </w:r>
      <w:r w:rsidR="00C76F26">
        <w:rPr>
          <w:bCs/>
        </w:rPr>
        <w:t>2</w:t>
      </w:r>
      <w:r w:rsidR="00C76F26" w:rsidRPr="00DC261B">
        <w:rPr>
          <w:bCs/>
        </w:rPr>
        <w:t>0dBm minimum output power at IAB MT</w:t>
      </w:r>
      <w:bookmarkEnd w:id="5"/>
      <w:r w:rsidR="00C76F26" w:rsidRPr="00DC261B">
        <w:rPr>
          <w:bCs/>
        </w:rPr>
        <w:t xml:space="preserve"> </w:t>
      </w:r>
    </w:p>
    <w:p w14:paraId="20F14079" w14:textId="76EC6E82" w:rsidR="0006560F" w:rsidRDefault="00F9721D" w:rsidP="008310AA">
      <w:pPr>
        <w:jc w:val="center"/>
      </w:pPr>
      <w:r w:rsidRPr="00F9721D">
        <w:rPr>
          <w:noProof/>
        </w:rPr>
        <w:drawing>
          <wp:inline distT="0" distB="0" distL="0" distR="0" wp14:anchorId="378870E9" wp14:editId="08607D67">
            <wp:extent cx="5344500" cy="4004000"/>
            <wp:effectExtent l="0" t="0" r="8890" b="0"/>
            <wp:docPr id="27" name="Content Placeholder 3">
              <a:extLst xmlns:a="http://schemas.openxmlformats.org/drawingml/2006/main">
                <a:ext uri="{FF2B5EF4-FFF2-40B4-BE49-F238E27FC236}">
                  <a16:creationId xmlns:a16="http://schemas.microsoft.com/office/drawing/2014/main" id="{8BA6C9FE-0351-4055-96AF-8AF20E6619A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8BA6C9FE-0351-4055-96AF-8AF20E6619AD}"/>
                        </a:ext>
                      </a:extLst>
                    </pic:cNvPr>
                    <pic:cNvPicPr>
                      <a:picLocks noGrp="1" noChangeAspect="1"/>
                    </pic:cNvPicPr>
                  </pic:nvPicPr>
                  <pic:blipFill>
                    <a:blip r:embed="rId10"/>
                    <a:stretch>
                      <a:fillRect/>
                    </a:stretch>
                  </pic:blipFill>
                  <pic:spPr>
                    <a:xfrm>
                      <a:off x="0" y="0"/>
                      <a:ext cx="5344500" cy="4004000"/>
                    </a:xfrm>
                    <a:prstGeom prst="rect">
                      <a:avLst/>
                    </a:prstGeom>
                  </pic:spPr>
                </pic:pic>
              </a:graphicData>
            </a:graphic>
          </wp:inline>
        </w:drawing>
      </w:r>
    </w:p>
    <w:p w14:paraId="62431DAC" w14:textId="7EE94B81" w:rsidR="0006560F" w:rsidRPr="005F2E81" w:rsidRDefault="0006560F" w:rsidP="0006560F">
      <w:pPr>
        <w:pStyle w:val="Caption"/>
        <w:jc w:val="center"/>
      </w:pPr>
      <w:bookmarkStart w:id="6" w:name="_Ref15994567"/>
      <w:r w:rsidRPr="005F2E81">
        <w:t xml:space="preserve">Figure </w:t>
      </w:r>
      <w:r w:rsidR="007F2770">
        <w:fldChar w:fldCharType="begin"/>
      </w:r>
      <w:r w:rsidR="007F2770">
        <w:instrText xml:space="preserve"> SEQ Figure \* ARABIC </w:instrText>
      </w:r>
      <w:r w:rsidR="007F2770">
        <w:fldChar w:fldCharType="separate"/>
      </w:r>
      <w:r w:rsidR="00325388">
        <w:rPr>
          <w:noProof/>
        </w:rPr>
        <w:t>2</w:t>
      </w:r>
      <w:r w:rsidR="007F2770">
        <w:fldChar w:fldCharType="end"/>
      </w:r>
      <w:bookmarkEnd w:id="6"/>
      <w:r w:rsidRPr="005F2E81">
        <w:t xml:space="preserve">. NR UL </w:t>
      </w:r>
      <w:r w:rsidR="004B5F82" w:rsidRPr="005F2E81">
        <w:t>t</w:t>
      </w:r>
      <w:r w:rsidRPr="005F2E81">
        <w:t xml:space="preserve">hroughput </w:t>
      </w:r>
      <w:r w:rsidR="00F9721D" w:rsidRPr="005F2E81">
        <w:t>degradation for different values of MT ACLR and donor-to-child distance</w:t>
      </w:r>
      <w:r w:rsidR="007F2770">
        <w:t xml:space="preserve"> </w:t>
      </w:r>
      <w:r w:rsidR="00F15409">
        <w:br/>
      </w:r>
      <w:r w:rsidR="007F2770">
        <w:t>for</w:t>
      </w:r>
      <w:r w:rsidR="00F15409">
        <w:t xml:space="preserve"> -</w:t>
      </w:r>
      <w:r w:rsidR="007F2770">
        <w:t>20dBm MT minimum output power</w:t>
      </w:r>
    </w:p>
    <w:p w14:paraId="630726B6" w14:textId="03980967" w:rsidR="0015578E" w:rsidRDefault="0006560F" w:rsidP="0015578E">
      <w:pPr>
        <w:pStyle w:val="B2"/>
        <w:ind w:left="0" w:firstLine="0"/>
        <w:rPr>
          <w:lang w:val="en-US" w:eastAsia="ja-JP"/>
        </w:rPr>
      </w:pPr>
      <w:r w:rsidRPr="0006560F">
        <w:rPr>
          <w:lang w:val="en-US" w:eastAsia="ja-JP"/>
        </w:rPr>
        <w:t xml:space="preserve"> </w:t>
      </w:r>
    </w:p>
    <w:p w14:paraId="5388C663" w14:textId="1569B3FB" w:rsidR="00FA5B95" w:rsidRDefault="00FA5B95" w:rsidP="00FA5B95">
      <w:r>
        <w:fldChar w:fldCharType="begin"/>
      </w:r>
      <w:r>
        <w:instrText xml:space="preserve"> REF _Ref20818064 \h </w:instrText>
      </w:r>
      <w:r>
        <w:fldChar w:fldCharType="separate"/>
      </w:r>
      <w:r>
        <w:t xml:space="preserve">Figure </w:t>
      </w:r>
      <w:r>
        <w:rPr>
          <w:noProof/>
        </w:rPr>
        <w:t>3</w:t>
      </w:r>
      <w:r>
        <w:fldChar w:fldCharType="end"/>
      </w:r>
      <w:r>
        <w:t xml:space="preserve"> shows the 5%-tile NR UL throughput degradation for different values of IAB MT ACLR and donor-to-child distance, for the case of -10dBm minimum output power at IAB MT. We observe that, in this scenario, we require a</w:t>
      </w:r>
      <w:r w:rsidR="00D16F7D">
        <w:t xml:space="preserve"> tighter </w:t>
      </w:r>
      <w:r>
        <w:t>IAB MT ACLR</w:t>
      </w:r>
      <w:r w:rsidR="00D16F7D">
        <w:t xml:space="preserve"> compared to </w:t>
      </w:r>
      <w:r w:rsidR="00D16F7D">
        <w:fldChar w:fldCharType="begin"/>
      </w:r>
      <w:r w:rsidR="00D16F7D">
        <w:instrText xml:space="preserve"> REF _Ref15994567 \h </w:instrText>
      </w:r>
      <w:r w:rsidR="00D16F7D">
        <w:fldChar w:fldCharType="separate"/>
      </w:r>
      <w:r w:rsidR="00D16F7D" w:rsidRPr="005F2E81">
        <w:t xml:space="preserve">Figure </w:t>
      </w:r>
      <w:r w:rsidR="00D16F7D">
        <w:rPr>
          <w:noProof/>
        </w:rPr>
        <w:t>2</w:t>
      </w:r>
      <w:r w:rsidR="00D16F7D">
        <w:fldChar w:fldCharType="end"/>
      </w:r>
      <w:r w:rsidR="00D16F7D">
        <w:t>,</w:t>
      </w:r>
      <w:r>
        <w:t xml:space="preserve"> </w:t>
      </w:r>
      <w:r w:rsidR="00D16F7D">
        <w:t>up to</w:t>
      </w:r>
      <w:r>
        <w:t xml:space="preserve"> 2</w:t>
      </w:r>
      <w:r w:rsidR="00D16F7D">
        <w:t>5</w:t>
      </w:r>
      <w:r>
        <w:t>dB</w:t>
      </w:r>
      <w:r w:rsidR="00D16F7D">
        <w:t>.</w:t>
      </w:r>
      <w:r>
        <w:t xml:space="preserve"> </w:t>
      </w:r>
      <w:r w:rsidR="00D16F7D">
        <w:t xml:space="preserve">The reason for which the required ACLR is tighter in this case is that the </w:t>
      </w:r>
      <w:r w:rsidR="00D16F7D" w:rsidRPr="00D16F7D">
        <w:t xml:space="preserve">number of nodes hitting the </w:t>
      </w:r>
      <w:r w:rsidR="00D16F7D">
        <w:t>minimum power floor is higher compared to the previous scenario.</w:t>
      </w:r>
      <w:r w:rsidR="007B2573">
        <w:t xml:space="preserve"> </w:t>
      </w:r>
      <w:r w:rsidR="00364D8A">
        <w:t>All</w:t>
      </w:r>
      <w:r w:rsidR="007B2573">
        <w:t xml:space="preserve"> such nodes will create a larger interference compared to a </w:t>
      </w:r>
      <w:r w:rsidR="00364D8A">
        <w:t>power-controlled</w:t>
      </w:r>
      <w:r w:rsidR="007B2573">
        <w:t xml:space="preserve"> node.</w:t>
      </w:r>
      <w:r w:rsidR="00D16F7D">
        <w:t xml:space="preserve"> </w:t>
      </w:r>
      <w:r w:rsidR="00BD364D">
        <w:t>For</w:t>
      </w:r>
      <w:r w:rsidR="003034E9">
        <w:t xml:space="preserve"> this MT minimum power, the </w:t>
      </w:r>
      <w:r w:rsidR="003034E9" w:rsidRPr="003034E9">
        <w:t xml:space="preserve">ACLR requirement will be driven by </w:t>
      </w:r>
      <w:r w:rsidR="003034E9">
        <w:t xml:space="preserve">the </w:t>
      </w:r>
      <w:r w:rsidR="003034E9" w:rsidRPr="003034E9">
        <w:t>minimum distance at which operators plan to deploy child nodes from donor nodes</w:t>
      </w:r>
      <w:r w:rsidR="00221EED">
        <w:t>.</w:t>
      </w:r>
    </w:p>
    <w:p w14:paraId="11974B0F" w14:textId="0A0381D1" w:rsidR="00576080" w:rsidRPr="00C76F26" w:rsidRDefault="009022A8" w:rsidP="009022A8">
      <w:pPr>
        <w:pStyle w:val="Caption"/>
        <w:rPr>
          <w:b w:val="0"/>
          <w:bCs/>
        </w:rPr>
      </w:pPr>
      <w:bookmarkStart w:id="7" w:name="_Ref23337840"/>
      <w:r>
        <w:t xml:space="preserve">Observation </w:t>
      </w:r>
      <w:r>
        <w:fldChar w:fldCharType="begin"/>
      </w:r>
      <w:r>
        <w:instrText xml:space="preserve"> SEQ Observation \* ARABIC </w:instrText>
      </w:r>
      <w:r>
        <w:fldChar w:fldCharType="separate"/>
      </w:r>
      <w:r w:rsidR="0007479A">
        <w:rPr>
          <w:noProof/>
        </w:rPr>
        <w:t>2</w:t>
      </w:r>
      <w:r>
        <w:fldChar w:fldCharType="end"/>
      </w:r>
      <w:r w:rsidR="00DC261B" w:rsidRPr="00DC261B">
        <w:rPr>
          <w:bCs/>
        </w:rPr>
        <w:t xml:space="preserve">: </w:t>
      </w:r>
      <w:r w:rsidR="00576080" w:rsidRPr="00420192">
        <w:rPr>
          <w:bCs/>
        </w:rPr>
        <w:t>25dB IAB MT ACLR is required for the case of -</w:t>
      </w:r>
      <w:r w:rsidR="00D22671" w:rsidRPr="00420192">
        <w:rPr>
          <w:bCs/>
        </w:rPr>
        <w:t>1</w:t>
      </w:r>
      <w:r w:rsidR="00576080" w:rsidRPr="00420192">
        <w:rPr>
          <w:bCs/>
        </w:rPr>
        <w:t xml:space="preserve">0dBm minimum output power at IAB MT </w:t>
      </w:r>
      <w:r w:rsidR="00AC6C74" w:rsidRPr="00420192">
        <w:rPr>
          <w:bCs/>
        </w:rPr>
        <w:t>considering a minimum distance between donor and child IAB nodes of 50m</w:t>
      </w:r>
      <w:bookmarkEnd w:id="7"/>
    </w:p>
    <w:p w14:paraId="5BFCE5C5" w14:textId="2A942D36" w:rsidR="00DC261B" w:rsidRPr="00DC261B" w:rsidRDefault="00DC261B" w:rsidP="00FA5B95">
      <w:pPr>
        <w:rPr>
          <w:b/>
          <w:bCs/>
        </w:rPr>
      </w:pPr>
    </w:p>
    <w:p w14:paraId="7AAD59BB" w14:textId="6758464E" w:rsidR="0044355E" w:rsidRPr="00FA5B95" w:rsidRDefault="0044355E" w:rsidP="0015578E">
      <w:pPr>
        <w:pStyle w:val="B2"/>
        <w:ind w:left="0" w:firstLine="0"/>
        <w:rPr>
          <w:lang w:eastAsia="ja-JP"/>
        </w:rPr>
      </w:pPr>
    </w:p>
    <w:p w14:paraId="16AE8D81" w14:textId="77777777" w:rsidR="007F2770" w:rsidRDefault="007F2770" w:rsidP="007F2770">
      <w:pPr>
        <w:pStyle w:val="B2"/>
        <w:keepNext/>
        <w:ind w:left="0" w:firstLine="0"/>
        <w:jc w:val="center"/>
      </w:pPr>
      <w:r w:rsidRPr="007F2770">
        <w:rPr>
          <w:noProof/>
          <w:lang w:eastAsia="ja-JP"/>
        </w:rPr>
        <w:lastRenderedPageBreak/>
        <w:drawing>
          <wp:inline distT="0" distB="0" distL="0" distR="0" wp14:anchorId="5EC5B2AE" wp14:editId="6164B46C">
            <wp:extent cx="5344500" cy="4004000"/>
            <wp:effectExtent l="0" t="0" r="8890" b="0"/>
            <wp:docPr id="29" name="Content Placeholder 4">
              <a:extLst xmlns:a="http://schemas.openxmlformats.org/drawingml/2006/main">
                <a:ext uri="{FF2B5EF4-FFF2-40B4-BE49-F238E27FC236}">
                  <a16:creationId xmlns:a16="http://schemas.microsoft.com/office/drawing/2014/main" id="{AA2967F6-9127-4307-AFD1-382D9C9DC0A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AA2967F6-9127-4307-AFD1-382D9C9DC0A0}"/>
                        </a:ext>
                      </a:extLst>
                    </pic:cNvPr>
                    <pic:cNvPicPr>
                      <a:picLocks noGrp="1" noChangeAspect="1"/>
                    </pic:cNvPicPr>
                  </pic:nvPicPr>
                  <pic:blipFill>
                    <a:blip r:embed="rId11"/>
                    <a:stretch>
                      <a:fillRect/>
                    </a:stretch>
                  </pic:blipFill>
                  <pic:spPr>
                    <a:xfrm>
                      <a:off x="0" y="0"/>
                      <a:ext cx="5344500" cy="4004000"/>
                    </a:xfrm>
                    <a:prstGeom prst="rect">
                      <a:avLst/>
                    </a:prstGeom>
                  </pic:spPr>
                </pic:pic>
              </a:graphicData>
            </a:graphic>
          </wp:inline>
        </w:drawing>
      </w:r>
    </w:p>
    <w:p w14:paraId="408E036A" w14:textId="271C2FC3" w:rsidR="0044355E" w:rsidRDefault="007F2770" w:rsidP="007F2770">
      <w:pPr>
        <w:pStyle w:val="Caption"/>
        <w:jc w:val="center"/>
        <w:rPr>
          <w:lang w:val="en-US" w:eastAsia="ja-JP"/>
        </w:rPr>
      </w:pPr>
      <w:bookmarkStart w:id="8" w:name="_Ref20818064"/>
      <w:r>
        <w:t xml:space="preserve">Figure </w:t>
      </w:r>
      <w:r>
        <w:fldChar w:fldCharType="begin"/>
      </w:r>
      <w:r>
        <w:instrText xml:space="preserve"> SEQ Figure \* ARABIC </w:instrText>
      </w:r>
      <w:r>
        <w:fldChar w:fldCharType="separate"/>
      </w:r>
      <w:r w:rsidR="00325388">
        <w:rPr>
          <w:noProof/>
        </w:rPr>
        <w:t>3</w:t>
      </w:r>
      <w:r>
        <w:fldChar w:fldCharType="end"/>
      </w:r>
      <w:bookmarkEnd w:id="8"/>
      <w:r>
        <w:t xml:space="preserve">. </w:t>
      </w:r>
      <w:r w:rsidRPr="005F2E81">
        <w:t>NR UL throughput degradation for different values of MT ACLR and donor-to-child distance</w:t>
      </w:r>
      <w:r>
        <w:t xml:space="preserve"> </w:t>
      </w:r>
      <w:r w:rsidR="00F15409">
        <w:br/>
      </w:r>
      <w:r>
        <w:t>for -10dBm MT minimum output power</w:t>
      </w:r>
    </w:p>
    <w:p w14:paraId="7A2A7266" w14:textId="792FEF42" w:rsidR="003D7A4C" w:rsidRDefault="003D7A4C" w:rsidP="0015578E">
      <w:pPr>
        <w:pStyle w:val="B2"/>
        <w:ind w:left="0" w:firstLine="0"/>
        <w:rPr>
          <w:lang w:val="en-US" w:eastAsia="ja-JP"/>
        </w:rPr>
      </w:pPr>
    </w:p>
    <w:p w14:paraId="7CEC3F78" w14:textId="16AAAF85" w:rsidR="00F66D70" w:rsidRDefault="00E512AE" w:rsidP="00AE27B2">
      <w:r>
        <w:fldChar w:fldCharType="begin"/>
      </w:r>
      <w:r>
        <w:instrText xml:space="preserve"> REF _Ref20819539 \h </w:instrText>
      </w:r>
      <w:r>
        <w:fldChar w:fldCharType="separate"/>
      </w:r>
      <w:r>
        <w:t xml:space="preserve">Figure </w:t>
      </w:r>
      <w:r>
        <w:rPr>
          <w:noProof/>
        </w:rPr>
        <w:t>4</w:t>
      </w:r>
      <w:r>
        <w:fldChar w:fldCharType="end"/>
      </w:r>
      <w:r>
        <w:t xml:space="preserve"> </w:t>
      </w:r>
      <w:r w:rsidR="00AE27B2">
        <w:t xml:space="preserve">shows the 5%-tile NR UL throughput degradation for different values of IAB MT ACLR and donor-to-child distance, for the case of 0dBm minimum output power at IAB MT. </w:t>
      </w:r>
      <w:r w:rsidR="00F66D70">
        <w:t>In this scenario, it is not possible to contain to 5% the UL throughput loss of cell-edge UEs for whichever donor-to-child distance and IAB MT ACLR</w:t>
      </w:r>
      <w:r w:rsidR="00267317">
        <w:t xml:space="preserve">, since </w:t>
      </w:r>
      <w:bookmarkStart w:id="9" w:name="_Hlk23257409"/>
      <w:r w:rsidR="00267317">
        <w:t xml:space="preserve">performance </w:t>
      </w:r>
      <w:r w:rsidR="00A3335F">
        <w:t>is</w:t>
      </w:r>
      <w:r w:rsidR="00267317">
        <w:t xml:space="preserve"> driven by the limited receiver rejection in adjacent channel (24dB NR BS ACS).</w:t>
      </w:r>
      <w:r w:rsidR="005B2F48">
        <w:t xml:space="preserve"> </w:t>
      </w:r>
      <w:bookmarkEnd w:id="9"/>
      <w:r w:rsidR="00714CFD">
        <w:t>For this reason</w:t>
      </w:r>
      <w:r w:rsidR="005B2F48">
        <w:t>,</w:t>
      </w:r>
      <w:r w:rsidR="00714CFD">
        <w:t xml:space="preserve"> if we</w:t>
      </w:r>
      <w:r w:rsidR="005B2F48">
        <w:t xml:space="preserve"> consider a maximum output power of 33dBm and </w:t>
      </w:r>
      <w:r w:rsidR="00714CFD">
        <w:t xml:space="preserve">an </w:t>
      </w:r>
      <w:r w:rsidR="005B2F48">
        <w:t xml:space="preserve">IAB MT/DU shared architecture, the IAB </w:t>
      </w:r>
      <w:r w:rsidR="00364D8A">
        <w:t>transmitter</w:t>
      </w:r>
      <w:r w:rsidR="005B2F48">
        <w:t xml:space="preserve"> </w:t>
      </w:r>
      <w:r w:rsidR="00435290">
        <w:t>should</w:t>
      </w:r>
      <w:r w:rsidR="005B2F48">
        <w:t xml:space="preserve"> be able to handle a power dynamic range larger than 33dB</w:t>
      </w:r>
      <w:r w:rsidR="00183F27">
        <w:t xml:space="preserve"> to avoid large performance impact to an adjacent channel network.</w:t>
      </w:r>
    </w:p>
    <w:p w14:paraId="13DBA755" w14:textId="3DA62F8A" w:rsidR="009E1C32" w:rsidRDefault="009022A8" w:rsidP="009022A8">
      <w:pPr>
        <w:pStyle w:val="Caption"/>
        <w:rPr>
          <w:b w:val="0"/>
          <w:bCs/>
        </w:rPr>
      </w:pPr>
      <w:bookmarkStart w:id="10" w:name="_Ref23337847"/>
      <w:r>
        <w:t xml:space="preserve">Observation </w:t>
      </w:r>
      <w:r>
        <w:fldChar w:fldCharType="begin"/>
      </w:r>
      <w:r>
        <w:instrText xml:space="preserve"> SEQ Observation \* ARABIC </w:instrText>
      </w:r>
      <w:r>
        <w:fldChar w:fldCharType="separate"/>
      </w:r>
      <w:r w:rsidR="0007479A">
        <w:rPr>
          <w:noProof/>
        </w:rPr>
        <w:t>3</w:t>
      </w:r>
      <w:r>
        <w:fldChar w:fldCharType="end"/>
      </w:r>
      <w:r w:rsidR="009E1C32" w:rsidRPr="00DC261B">
        <w:rPr>
          <w:bCs/>
        </w:rPr>
        <w:t xml:space="preserve">: </w:t>
      </w:r>
      <w:r w:rsidR="005B0AD9">
        <w:rPr>
          <w:bCs/>
        </w:rPr>
        <w:t xml:space="preserve">IAB </w:t>
      </w:r>
      <w:r w:rsidR="00C70D26">
        <w:rPr>
          <w:bCs/>
        </w:rPr>
        <w:t>transmitter</w:t>
      </w:r>
      <w:r w:rsidR="005B0AD9">
        <w:rPr>
          <w:bCs/>
        </w:rPr>
        <w:t xml:space="preserve"> </w:t>
      </w:r>
      <w:r w:rsidR="00554D97">
        <w:rPr>
          <w:bCs/>
        </w:rPr>
        <w:t>should</w:t>
      </w:r>
      <w:r w:rsidR="005B0AD9">
        <w:rPr>
          <w:bCs/>
        </w:rPr>
        <w:t xml:space="preserve"> be able to handle a power dynamic range larger than 33dB in case of IAB MT and DU shared architecture</w:t>
      </w:r>
      <w:bookmarkEnd w:id="10"/>
    </w:p>
    <w:p w14:paraId="29293470" w14:textId="041B9FE0" w:rsidR="009460F0" w:rsidRPr="00DB2DDB" w:rsidRDefault="00DB2DDB" w:rsidP="009E1C32">
      <w:r w:rsidRPr="00DB2DDB">
        <w:fldChar w:fldCharType="begin"/>
      </w:r>
      <w:r w:rsidRPr="00DB2DDB">
        <w:instrText xml:space="preserve"> REF _Ref23255905 \h </w:instrText>
      </w:r>
      <w:r>
        <w:instrText xml:space="preserve"> \* MERGEFORMAT </w:instrText>
      </w:r>
      <w:r w:rsidRPr="00DB2DDB">
        <w:fldChar w:fldCharType="separate"/>
      </w:r>
      <w:r w:rsidRPr="00DB2DDB">
        <w:t xml:space="preserve">Table </w:t>
      </w:r>
      <w:r w:rsidRPr="00DB2DDB">
        <w:rPr>
          <w:noProof/>
        </w:rPr>
        <w:t>1</w:t>
      </w:r>
      <w:r w:rsidRPr="00DB2DDB">
        <w:fldChar w:fldCharType="end"/>
      </w:r>
      <w:r w:rsidRPr="00DB2DDB">
        <w:t xml:space="preserve"> shows a summary of simulation results</w:t>
      </w:r>
      <w:r w:rsidR="001F07F2">
        <w:t xml:space="preserve"> for the ACLR values captured in the ad-hoc meeting notes</w:t>
      </w:r>
      <w:r w:rsidR="00D0088F">
        <w:t xml:space="preserve"> </w:t>
      </w:r>
      <w:r w:rsidR="00D0088F">
        <w:fldChar w:fldCharType="begin"/>
      </w:r>
      <w:r w:rsidR="00D0088F">
        <w:instrText xml:space="preserve"> REF _Ref23257207 \n \h </w:instrText>
      </w:r>
      <w:r w:rsidR="00D0088F">
        <w:fldChar w:fldCharType="separate"/>
      </w:r>
      <w:r w:rsidR="00D0088F">
        <w:t>[9]</w:t>
      </w:r>
      <w:r w:rsidR="00D0088F">
        <w:fldChar w:fldCharType="end"/>
      </w:r>
      <w:r w:rsidR="00B053B2">
        <w:t xml:space="preserve">. </w:t>
      </w:r>
      <w:r w:rsidR="00DC2CB1">
        <w:t>T</w:t>
      </w:r>
      <w:r w:rsidR="0061750F">
        <w:t>he</w:t>
      </w:r>
      <w:r w:rsidR="00DC2CB1">
        <w:t xml:space="preserve"> reported</w:t>
      </w:r>
      <w:r w:rsidR="0061750F">
        <w:t xml:space="preserve"> </w:t>
      </w:r>
      <w:r w:rsidR="0061750F" w:rsidRPr="0061750F">
        <w:t>5%-tile throughput degradation</w:t>
      </w:r>
      <w:r w:rsidR="00245A71">
        <w:t xml:space="preserve"> values</w:t>
      </w:r>
      <w:r w:rsidR="00DC2CB1">
        <w:t xml:space="preserve"> </w:t>
      </w:r>
      <w:r w:rsidR="000936DB">
        <w:t>are</w:t>
      </w:r>
      <w:r w:rsidR="00DC2CB1">
        <w:t xml:space="preserve"> the </w:t>
      </w:r>
      <w:r w:rsidR="00C614B8">
        <w:t>worst-case</w:t>
      </w:r>
      <w:r w:rsidR="0061750F" w:rsidRPr="0061750F">
        <w:t xml:space="preserve"> </w:t>
      </w:r>
      <w:r w:rsidR="00905502">
        <w:t xml:space="preserve">degradation observed </w:t>
      </w:r>
      <w:r w:rsidR="0061750F" w:rsidRPr="0061750F">
        <w:t xml:space="preserve">among all </w:t>
      </w:r>
      <w:r w:rsidR="00DC2CB1">
        <w:t xml:space="preserve">analysed </w:t>
      </w:r>
      <w:r w:rsidR="0061750F" w:rsidRPr="0061750F">
        <w:t>distances</w:t>
      </w:r>
      <w:r w:rsidR="00DC2CB1">
        <w:t>.</w:t>
      </w:r>
      <w:r w:rsidR="0061750F" w:rsidRPr="0061750F">
        <w:t xml:space="preserve"> </w:t>
      </w:r>
      <w:r w:rsidR="00B053B2">
        <w:t xml:space="preserve">Minimum output power </w:t>
      </w:r>
      <w:r w:rsidR="003E35A9">
        <w:t>above</w:t>
      </w:r>
      <w:r w:rsidR="00B053B2">
        <w:t xml:space="preserve"> 0dBm </w:t>
      </w:r>
      <w:r w:rsidR="00A90EEF">
        <w:t>was</w:t>
      </w:r>
      <w:r w:rsidR="00B053B2">
        <w:t xml:space="preserve"> </w:t>
      </w:r>
      <w:r w:rsidR="003E35A9">
        <w:t xml:space="preserve">not </w:t>
      </w:r>
      <w:r w:rsidR="00B053B2">
        <w:t xml:space="preserve">simulated </w:t>
      </w:r>
      <w:r w:rsidR="00A90EEF">
        <w:t xml:space="preserve">because it was found that in such </w:t>
      </w:r>
      <w:r w:rsidR="00E7148A">
        <w:t>cases</w:t>
      </w:r>
      <w:r w:rsidR="00A81521">
        <w:t xml:space="preserve"> no ACLR value </w:t>
      </w:r>
      <w:r w:rsidR="004C446A">
        <w:t>can achieve the 5% degradation criteria since</w:t>
      </w:r>
      <w:r w:rsidR="00A90EEF">
        <w:t xml:space="preserve"> </w:t>
      </w:r>
      <w:r w:rsidR="00A90EEF" w:rsidRPr="00A90EEF">
        <w:t xml:space="preserve">performance </w:t>
      </w:r>
      <w:r w:rsidR="00A90EEF">
        <w:t>is</w:t>
      </w:r>
      <w:r w:rsidR="00A90EEF" w:rsidRPr="00A90EEF">
        <w:t xml:space="preserve"> driven by the limited receiver rejection in adjacent channel (24dB NR BS ACS).</w:t>
      </w:r>
    </w:p>
    <w:p w14:paraId="2A2CECE4" w14:textId="6E536031" w:rsidR="009460F0" w:rsidRDefault="009460F0" w:rsidP="009460F0">
      <w:pPr>
        <w:pStyle w:val="Caption"/>
        <w:keepNext/>
        <w:jc w:val="center"/>
      </w:pPr>
      <w:bookmarkStart w:id="11" w:name="_Ref23255905"/>
      <w:r>
        <w:t xml:space="preserve">Table </w:t>
      </w:r>
      <w:r>
        <w:fldChar w:fldCharType="begin"/>
      </w:r>
      <w:r>
        <w:instrText xml:space="preserve"> SEQ Table \* ARABIC </w:instrText>
      </w:r>
      <w:r>
        <w:fldChar w:fldCharType="separate"/>
      </w:r>
      <w:r>
        <w:rPr>
          <w:noProof/>
        </w:rPr>
        <w:t>1</w:t>
      </w:r>
      <w:r>
        <w:fldChar w:fldCharType="end"/>
      </w:r>
      <w:bookmarkEnd w:id="11"/>
      <w:r>
        <w:t xml:space="preserve">. Summary of </w:t>
      </w:r>
      <w:r w:rsidR="0056539A">
        <w:t xml:space="preserve">simulation </w:t>
      </w:r>
      <w:r w:rsidR="00DB2DDB">
        <w:t>results</w:t>
      </w:r>
    </w:p>
    <w:tbl>
      <w:tblPr>
        <w:tblStyle w:val="TableGrid"/>
        <w:tblW w:w="0" w:type="auto"/>
        <w:tblLook w:val="04A0" w:firstRow="1" w:lastRow="0" w:firstColumn="1" w:lastColumn="0" w:noHBand="0" w:noVBand="1"/>
      </w:tblPr>
      <w:tblGrid>
        <w:gridCol w:w="3242"/>
        <w:gridCol w:w="3355"/>
        <w:gridCol w:w="3024"/>
      </w:tblGrid>
      <w:tr w:rsidR="00594607" w14:paraId="5F2F84B2" w14:textId="10A639AB" w:rsidTr="00594607">
        <w:tc>
          <w:tcPr>
            <w:tcW w:w="3242" w:type="dxa"/>
            <w:vAlign w:val="center"/>
          </w:tcPr>
          <w:p w14:paraId="6738C0C1" w14:textId="7E6E9AD4" w:rsidR="00594607" w:rsidRDefault="00594607" w:rsidP="00845E6D">
            <w:pPr>
              <w:spacing w:after="0" w:line="276" w:lineRule="auto"/>
              <w:jc w:val="center"/>
              <w:rPr>
                <w:b/>
                <w:bCs/>
              </w:rPr>
            </w:pPr>
            <w:r>
              <w:rPr>
                <w:b/>
                <w:bCs/>
              </w:rPr>
              <w:t>IAB-MT ACLR [dB]</w:t>
            </w:r>
          </w:p>
        </w:tc>
        <w:tc>
          <w:tcPr>
            <w:tcW w:w="3355" w:type="dxa"/>
            <w:vAlign w:val="center"/>
          </w:tcPr>
          <w:p w14:paraId="07478E6C" w14:textId="252AD42B" w:rsidR="00594607" w:rsidRDefault="00594607" w:rsidP="00845E6D">
            <w:pPr>
              <w:spacing w:after="0" w:line="276" w:lineRule="auto"/>
              <w:jc w:val="center"/>
              <w:rPr>
                <w:b/>
                <w:bCs/>
              </w:rPr>
            </w:pPr>
            <w:r>
              <w:rPr>
                <w:b/>
                <w:bCs/>
              </w:rPr>
              <w:t>Minimum output power [dBm]</w:t>
            </w:r>
          </w:p>
        </w:tc>
        <w:tc>
          <w:tcPr>
            <w:tcW w:w="3024" w:type="dxa"/>
          </w:tcPr>
          <w:p w14:paraId="53FEFEA1" w14:textId="0ECC6FC4" w:rsidR="00594607" w:rsidRDefault="00233E45" w:rsidP="00845E6D">
            <w:pPr>
              <w:spacing w:after="0" w:line="276" w:lineRule="auto"/>
              <w:jc w:val="center"/>
              <w:rPr>
                <w:b/>
                <w:bCs/>
              </w:rPr>
            </w:pPr>
            <w:r>
              <w:rPr>
                <w:b/>
                <w:bCs/>
              </w:rPr>
              <w:t>5%-tile throughput degradation</w:t>
            </w:r>
          </w:p>
        </w:tc>
      </w:tr>
      <w:tr w:rsidR="001717A9" w14:paraId="5E1CE799" w14:textId="4455439F" w:rsidTr="00594607">
        <w:tc>
          <w:tcPr>
            <w:tcW w:w="3242" w:type="dxa"/>
            <w:vMerge w:val="restart"/>
            <w:vAlign w:val="center"/>
          </w:tcPr>
          <w:p w14:paraId="3D029B19" w14:textId="1AE57274" w:rsidR="001717A9" w:rsidRDefault="001717A9" w:rsidP="00845E6D">
            <w:pPr>
              <w:spacing w:after="0" w:line="276" w:lineRule="auto"/>
              <w:jc w:val="center"/>
              <w:rPr>
                <w:b/>
                <w:bCs/>
              </w:rPr>
            </w:pPr>
            <w:r>
              <w:rPr>
                <w:b/>
                <w:bCs/>
              </w:rPr>
              <w:t>20dB</w:t>
            </w:r>
          </w:p>
        </w:tc>
        <w:tc>
          <w:tcPr>
            <w:tcW w:w="3355" w:type="dxa"/>
            <w:vAlign w:val="center"/>
          </w:tcPr>
          <w:p w14:paraId="2804E048" w14:textId="628309C4" w:rsidR="001717A9" w:rsidRDefault="001717A9" w:rsidP="00845E6D">
            <w:pPr>
              <w:spacing w:after="0" w:line="276" w:lineRule="auto"/>
              <w:jc w:val="center"/>
              <w:rPr>
                <w:b/>
                <w:bCs/>
              </w:rPr>
            </w:pPr>
            <w:r>
              <w:rPr>
                <w:b/>
                <w:bCs/>
              </w:rPr>
              <w:t>-20dBm</w:t>
            </w:r>
          </w:p>
        </w:tc>
        <w:tc>
          <w:tcPr>
            <w:tcW w:w="3024" w:type="dxa"/>
          </w:tcPr>
          <w:p w14:paraId="160FFE89" w14:textId="7DB9BAFB" w:rsidR="001717A9" w:rsidRDefault="00825339" w:rsidP="00845E6D">
            <w:pPr>
              <w:spacing w:after="0" w:line="276" w:lineRule="auto"/>
              <w:jc w:val="center"/>
              <w:rPr>
                <w:b/>
                <w:bCs/>
              </w:rPr>
            </w:pPr>
            <w:r>
              <w:rPr>
                <w:b/>
                <w:bCs/>
              </w:rPr>
              <w:t>5%</w:t>
            </w:r>
          </w:p>
        </w:tc>
      </w:tr>
      <w:tr w:rsidR="001717A9" w14:paraId="4CFE46E0" w14:textId="77777777" w:rsidTr="00594607">
        <w:tc>
          <w:tcPr>
            <w:tcW w:w="3242" w:type="dxa"/>
            <w:vMerge/>
            <w:vAlign w:val="center"/>
          </w:tcPr>
          <w:p w14:paraId="11F9A040" w14:textId="77777777" w:rsidR="001717A9" w:rsidRDefault="001717A9" w:rsidP="00845E6D">
            <w:pPr>
              <w:spacing w:after="0" w:line="276" w:lineRule="auto"/>
              <w:jc w:val="center"/>
              <w:rPr>
                <w:b/>
                <w:bCs/>
              </w:rPr>
            </w:pPr>
          </w:p>
        </w:tc>
        <w:tc>
          <w:tcPr>
            <w:tcW w:w="3355" w:type="dxa"/>
            <w:vAlign w:val="center"/>
          </w:tcPr>
          <w:p w14:paraId="30855FCA" w14:textId="59279E3E" w:rsidR="001717A9" w:rsidRDefault="001717A9" w:rsidP="00845E6D">
            <w:pPr>
              <w:spacing w:after="0" w:line="276" w:lineRule="auto"/>
              <w:jc w:val="center"/>
              <w:rPr>
                <w:b/>
                <w:bCs/>
              </w:rPr>
            </w:pPr>
            <w:r>
              <w:rPr>
                <w:b/>
                <w:bCs/>
              </w:rPr>
              <w:t>-10dBm</w:t>
            </w:r>
          </w:p>
        </w:tc>
        <w:tc>
          <w:tcPr>
            <w:tcW w:w="3024" w:type="dxa"/>
          </w:tcPr>
          <w:p w14:paraId="07B88621" w14:textId="5F762F48" w:rsidR="001717A9" w:rsidRDefault="006D0C57" w:rsidP="00845E6D">
            <w:pPr>
              <w:spacing w:after="0" w:line="276" w:lineRule="auto"/>
              <w:jc w:val="center"/>
              <w:rPr>
                <w:b/>
                <w:bCs/>
              </w:rPr>
            </w:pPr>
            <w:r>
              <w:rPr>
                <w:b/>
                <w:bCs/>
              </w:rPr>
              <w:t>9%</w:t>
            </w:r>
          </w:p>
        </w:tc>
      </w:tr>
      <w:tr w:rsidR="001717A9" w14:paraId="2EC54416" w14:textId="77777777" w:rsidTr="00594607">
        <w:tc>
          <w:tcPr>
            <w:tcW w:w="3242" w:type="dxa"/>
            <w:vMerge/>
            <w:vAlign w:val="center"/>
          </w:tcPr>
          <w:p w14:paraId="485DFDDC" w14:textId="77777777" w:rsidR="001717A9" w:rsidRDefault="001717A9" w:rsidP="00845E6D">
            <w:pPr>
              <w:spacing w:after="0" w:line="276" w:lineRule="auto"/>
              <w:jc w:val="center"/>
              <w:rPr>
                <w:b/>
                <w:bCs/>
              </w:rPr>
            </w:pPr>
          </w:p>
        </w:tc>
        <w:tc>
          <w:tcPr>
            <w:tcW w:w="3355" w:type="dxa"/>
            <w:vAlign w:val="center"/>
          </w:tcPr>
          <w:p w14:paraId="58E0B5E4" w14:textId="0E705553" w:rsidR="001717A9" w:rsidRDefault="001717A9" w:rsidP="00845E6D">
            <w:pPr>
              <w:spacing w:after="0" w:line="276" w:lineRule="auto"/>
              <w:jc w:val="center"/>
              <w:rPr>
                <w:b/>
                <w:bCs/>
              </w:rPr>
            </w:pPr>
            <w:r>
              <w:rPr>
                <w:b/>
                <w:bCs/>
              </w:rPr>
              <w:t>0dBm</w:t>
            </w:r>
          </w:p>
        </w:tc>
        <w:tc>
          <w:tcPr>
            <w:tcW w:w="3024" w:type="dxa"/>
          </w:tcPr>
          <w:p w14:paraId="3FAEC4EB" w14:textId="48BA942C" w:rsidR="001717A9" w:rsidRDefault="006D0C57" w:rsidP="00845E6D">
            <w:pPr>
              <w:spacing w:after="0" w:line="276" w:lineRule="auto"/>
              <w:jc w:val="center"/>
              <w:rPr>
                <w:b/>
                <w:bCs/>
              </w:rPr>
            </w:pPr>
            <w:r>
              <w:rPr>
                <w:b/>
                <w:bCs/>
              </w:rPr>
              <w:t>45%</w:t>
            </w:r>
          </w:p>
        </w:tc>
      </w:tr>
      <w:tr w:rsidR="006D0C57" w14:paraId="350FCABC" w14:textId="3FDE422F" w:rsidTr="00594607">
        <w:tc>
          <w:tcPr>
            <w:tcW w:w="3242" w:type="dxa"/>
            <w:vMerge w:val="restart"/>
            <w:vAlign w:val="center"/>
          </w:tcPr>
          <w:p w14:paraId="15EDB053" w14:textId="195DF2E5" w:rsidR="006D0C57" w:rsidRDefault="006D0C57" w:rsidP="00845E6D">
            <w:pPr>
              <w:spacing w:after="0" w:line="276" w:lineRule="auto"/>
              <w:jc w:val="center"/>
              <w:rPr>
                <w:b/>
                <w:bCs/>
              </w:rPr>
            </w:pPr>
            <w:r>
              <w:rPr>
                <w:b/>
                <w:bCs/>
              </w:rPr>
              <w:t>24dB</w:t>
            </w:r>
          </w:p>
        </w:tc>
        <w:tc>
          <w:tcPr>
            <w:tcW w:w="3355" w:type="dxa"/>
            <w:vAlign w:val="center"/>
          </w:tcPr>
          <w:p w14:paraId="5A922E87" w14:textId="33E14EAE" w:rsidR="006D0C57" w:rsidRDefault="006D0C57" w:rsidP="00845E6D">
            <w:pPr>
              <w:spacing w:after="0" w:line="276" w:lineRule="auto"/>
              <w:jc w:val="center"/>
              <w:rPr>
                <w:b/>
                <w:bCs/>
              </w:rPr>
            </w:pPr>
            <w:r>
              <w:rPr>
                <w:b/>
                <w:bCs/>
              </w:rPr>
              <w:t>-20dBm</w:t>
            </w:r>
          </w:p>
        </w:tc>
        <w:tc>
          <w:tcPr>
            <w:tcW w:w="3024" w:type="dxa"/>
          </w:tcPr>
          <w:p w14:paraId="4C9DE189" w14:textId="641FB9ED" w:rsidR="006D0C57" w:rsidRDefault="00F66C1A" w:rsidP="00845E6D">
            <w:pPr>
              <w:spacing w:after="0" w:line="276" w:lineRule="auto"/>
              <w:jc w:val="center"/>
              <w:rPr>
                <w:b/>
                <w:bCs/>
              </w:rPr>
            </w:pPr>
            <w:r>
              <w:rPr>
                <w:b/>
                <w:bCs/>
              </w:rPr>
              <w:t>3%</w:t>
            </w:r>
          </w:p>
        </w:tc>
      </w:tr>
      <w:tr w:rsidR="006D0C57" w14:paraId="46EA2702" w14:textId="77777777" w:rsidTr="00594607">
        <w:tc>
          <w:tcPr>
            <w:tcW w:w="3242" w:type="dxa"/>
            <w:vMerge/>
            <w:vAlign w:val="center"/>
          </w:tcPr>
          <w:p w14:paraId="22E4E7FC" w14:textId="77777777" w:rsidR="006D0C57" w:rsidRDefault="006D0C57" w:rsidP="00845E6D">
            <w:pPr>
              <w:spacing w:after="0" w:line="276" w:lineRule="auto"/>
              <w:jc w:val="center"/>
              <w:rPr>
                <w:b/>
                <w:bCs/>
              </w:rPr>
            </w:pPr>
          </w:p>
        </w:tc>
        <w:tc>
          <w:tcPr>
            <w:tcW w:w="3355" w:type="dxa"/>
            <w:vAlign w:val="center"/>
          </w:tcPr>
          <w:p w14:paraId="42A481F1" w14:textId="659437E2" w:rsidR="006D0C57" w:rsidRDefault="006D0C57" w:rsidP="00845E6D">
            <w:pPr>
              <w:spacing w:after="0" w:line="276" w:lineRule="auto"/>
              <w:jc w:val="center"/>
              <w:rPr>
                <w:b/>
                <w:bCs/>
              </w:rPr>
            </w:pPr>
            <w:r>
              <w:rPr>
                <w:b/>
                <w:bCs/>
              </w:rPr>
              <w:t>-10dBm</w:t>
            </w:r>
          </w:p>
        </w:tc>
        <w:tc>
          <w:tcPr>
            <w:tcW w:w="3024" w:type="dxa"/>
          </w:tcPr>
          <w:p w14:paraId="3C19DAC2" w14:textId="4403AE95" w:rsidR="006D0C57" w:rsidRDefault="00F66C1A" w:rsidP="00845E6D">
            <w:pPr>
              <w:spacing w:after="0" w:line="276" w:lineRule="auto"/>
              <w:jc w:val="center"/>
              <w:rPr>
                <w:b/>
                <w:bCs/>
              </w:rPr>
            </w:pPr>
            <w:r>
              <w:rPr>
                <w:b/>
                <w:bCs/>
              </w:rPr>
              <w:t>5.5%</w:t>
            </w:r>
          </w:p>
        </w:tc>
      </w:tr>
      <w:tr w:rsidR="006D0C57" w14:paraId="0F1A0435" w14:textId="77777777" w:rsidTr="00594607">
        <w:tc>
          <w:tcPr>
            <w:tcW w:w="3242" w:type="dxa"/>
            <w:vMerge/>
            <w:vAlign w:val="center"/>
          </w:tcPr>
          <w:p w14:paraId="432B3CA1" w14:textId="77777777" w:rsidR="006D0C57" w:rsidRDefault="006D0C57" w:rsidP="00845E6D">
            <w:pPr>
              <w:spacing w:after="0" w:line="276" w:lineRule="auto"/>
              <w:jc w:val="center"/>
              <w:rPr>
                <w:b/>
                <w:bCs/>
              </w:rPr>
            </w:pPr>
          </w:p>
        </w:tc>
        <w:tc>
          <w:tcPr>
            <w:tcW w:w="3355" w:type="dxa"/>
            <w:vAlign w:val="center"/>
          </w:tcPr>
          <w:p w14:paraId="6CC1D323" w14:textId="0230CEAB" w:rsidR="006D0C57" w:rsidRDefault="006D0C57" w:rsidP="00845E6D">
            <w:pPr>
              <w:spacing w:after="0" w:line="276" w:lineRule="auto"/>
              <w:jc w:val="center"/>
              <w:rPr>
                <w:b/>
                <w:bCs/>
              </w:rPr>
            </w:pPr>
            <w:r>
              <w:rPr>
                <w:b/>
                <w:bCs/>
              </w:rPr>
              <w:t>0dBm</w:t>
            </w:r>
          </w:p>
        </w:tc>
        <w:tc>
          <w:tcPr>
            <w:tcW w:w="3024" w:type="dxa"/>
          </w:tcPr>
          <w:p w14:paraId="62CDE012" w14:textId="42B9E701" w:rsidR="006D0C57" w:rsidRDefault="00FD532D" w:rsidP="00845E6D">
            <w:pPr>
              <w:spacing w:after="0" w:line="276" w:lineRule="auto"/>
              <w:jc w:val="center"/>
              <w:rPr>
                <w:b/>
                <w:bCs/>
              </w:rPr>
            </w:pPr>
            <w:r>
              <w:rPr>
                <w:b/>
                <w:bCs/>
              </w:rPr>
              <w:t>32%</w:t>
            </w:r>
          </w:p>
        </w:tc>
      </w:tr>
      <w:tr w:rsidR="00431C31" w14:paraId="76E5B029" w14:textId="51B65D44" w:rsidTr="00594607">
        <w:tc>
          <w:tcPr>
            <w:tcW w:w="3242" w:type="dxa"/>
            <w:vMerge w:val="restart"/>
            <w:vAlign w:val="center"/>
          </w:tcPr>
          <w:p w14:paraId="6B352C3C" w14:textId="150BE174" w:rsidR="00431C31" w:rsidRDefault="00431C31" w:rsidP="00845E6D">
            <w:pPr>
              <w:spacing w:after="0" w:line="276" w:lineRule="auto"/>
              <w:jc w:val="center"/>
              <w:rPr>
                <w:b/>
                <w:bCs/>
              </w:rPr>
            </w:pPr>
            <w:r>
              <w:rPr>
                <w:b/>
                <w:bCs/>
              </w:rPr>
              <w:t>28dB</w:t>
            </w:r>
          </w:p>
        </w:tc>
        <w:tc>
          <w:tcPr>
            <w:tcW w:w="3355" w:type="dxa"/>
            <w:vAlign w:val="center"/>
          </w:tcPr>
          <w:p w14:paraId="71EEF2CE" w14:textId="64600C57" w:rsidR="00431C31" w:rsidRDefault="00431C31" w:rsidP="00845E6D">
            <w:pPr>
              <w:spacing w:after="0" w:line="276" w:lineRule="auto"/>
              <w:jc w:val="center"/>
              <w:rPr>
                <w:b/>
                <w:bCs/>
              </w:rPr>
            </w:pPr>
            <w:r>
              <w:rPr>
                <w:b/>
                <w:bCs/>
              </w:rPr>
              <w:t>-20dBm</w:t>
            </w:r>
          </w:p>
        </w:tc>
        <w:tc>
          <w:tcPr>
            <w:tcW w:w="3024" w:type="dxa"/>
          </w:tcPr>
          <w:p w14:paraId="5C24E3A7" w14:textId="374D0373" w:rsidR="00431C31" w:rsidRDefault="00287157" w:rsidP="00845E6D">
            <w:pPr>
              <w:spacing w:after="0" w:line="276" w:lineRule="auto"/>
              <w:jc w:val="center"/>
              <w:rPr>
                <w:b/>
                <w:bCs/>
              </w:rPr>
            </w:pPr>
            <w:r>
              <w:rPr>
                <w:b/>
                <w:bCs/>
              </w:rPr>
              <w:t>2%</w:t>
            </w:r>
          </w:p>
        </w:tc>
      </w:tr>
      <w:tr w:rsidR="00431C31" w14:paraId="56275684" w14:textId="77777777" w:rsidTr="00594607">
        <w:tc>
          <w:tcPr>
            <w:tcW w:w="3242" w:type="dxa"/>
            <w:vMerge/>
            <w:vAlign w:val="center"/>
          </w:tcPr>
          <w:p w14:paraId="5E1AFC87" w14:textId="77777777" w:rsidR="00431C31" w:rsidRDefault="00431C31" w:rsidP="00845E6D">
            <w:pPr>
              <w:spacing w:after="0" w:line="276" w:lineRule="auto"/>
              <w:jc w:val="center"/>
              <w:rPr>
                <w:b/>
                <w:bCs/>
              </w:rPr>
            </w:pPr>
          </w:p>
        </w:tc>
        <w:tc>
          <w:tcPr>
            <w:tcW w:w="3355" w:type="dxa"/>
            <w:vAlign w:val="center"/>
          </w:tcPr>
          <w:p w14:paraId="4C56B291" w14:textId="53C65433" w:rsidR="00431C31" w:rsidRDefault="00431C31" w:rsidP="00845E6D">
            <w:pPr>
              <w:spacing w:after="0" w:line="276" w:lineRule="auto"/>
              <w:jc w:val="center"/>
              <w:rPr>
                <w:b/>
                <w:bCs/>
              </w:rPr>
            </w:pPr>
            <w:r>
              <w:rPr>
                <w:b/>
                <w:bCs/>
              </w:rPr>
              <w:t>-10dBm</w:t>
            </w:r>
          </w:p>
        </w:tc>
        <w:tc>
          <w:tcPr>
            <w:tcW w:w="3024" w:type="dxa"/>
          </w:tcPr>
          <w:p w14:paraId="350D3141" w14:textId="6F37C292" w:rsidR="00431C31" w:rsidRDefault="00287157" w:rsidP="00845E6D">
            <w:pPr>
              <w:spacing w:after="0" w:line="276" w:lineRule="auto"/>
              <w:jc w:val="center"/>
              <w:rPr>
                <w:b/>
                <w:bCs/>
              </w:rPr>
            </w:pPr>
            <w:r>
              <w:rPr>
                <w:b/>
                <w:bCs/>
              </w:rPr>
              <w:t>4%</w:t>
            </w:r>
          </w:p>
        </w:tc>
      </w:tr>
      <w:tr w:rsidR="00431C31" w14:paraId="57C79339" w14:textId="77777777" w:rsidTr="00594607">
        <w:tc>
          <w:tcPr>
            <w:tcW w:w="3242" w:type="dxa"/>
            <w:vMerge/>
            <w:vAlign w:val="center"/>
          </w:tcPr>
          <w:p w14:paraId="278B82C5" w14:textId="77777777" w:rsidR="00431C31" w:rsidRDefault="00431C31" w:rsidP="00845E6D">
            <w:pPr>
              <w:spacing w:after="0" w:line="276" w:lineRule="auto"/>
              <w:jc w:val="center"/>
              <w:rPr>
                <w:b/>
                <w:bCs/>
              </w:rPr>
            </w:pPr>
          </w:p>
        </w:tc>
        <w:tc>
          <w:tcPr>
            <w:tcW w:w="3355" w:type="dxa"/>
            <w:vAlign w:val="center"/>
          </w:tcPr>
          <w:p w14:paraId="2E2487CC" w14:textId="7A990642" w:rsidR="00431C31" w:rsidRDefault="00431C31" w:rsidP="00845E6D">
            <w:pPr>
              <w:spacing w:after="0" w:line="276" w:lineRule="auto"/>
              <w:jc w:val="center"/>
              <w:rPr>
                <w:b/>
                <w:bCs/>
              </w:rPr>
            </w:pPr>
            <w:r>
              <w:rPr>
                <w:b/>
                <w:bCs/>
              </w:rPr>
              <w:t>0dBm</w:t>
            </w:r>
          </w:p>
        </w:tc>
        <w:tc>
          <w:tcPr>
            <w:tcW w:w="3024" w:type="dxa"/>
          </w:tcPr>
          <w:p w14:paraId="4A7A7AD8" w14:textId="7B686228" w:rsidR="00431C31" w:rsidRDefault="00287157" w:rsidP="00845E6D">
            <w:pPr>
              <w:spacing w:after="0" w:line="276" w:lineRule="auto"/>
              <w:jc w:val="center"/>
              <w:rPr>
                <w:b/>
                <w:bCs/>
              </w:rPr>
            </w:pPr>
            <w:r>
              <w:rPr>
                <w:b/>
                <w:bCs/>
              </w:rPr>
              <w:t>25%</w:t>
            </w:r>
          </w:p>
        </w:tc>
      </w:tr>
    </w:tbl>
    <w:p w14:paraId="78252D8C" w14:textId="77777777" w:rsidR="009910A2" w:rsidRDefault="009910A2" w:rsidP="009E1C32">
      <w:pPr>
        <w:rPr>
          <w:b/>
          <w:bCs/>
        </w:rPr>
      </w:pPr>
    </w:p>
    <w:p w14:paraId="625C9879" w14:textId="5CF2B3D6" w:rsidR="00E90D59" w:rsidRDefault="00A7211E" w:rsidP="00E90D59">
      <w:r w:rsidRPr="00A7211E">
        <w:lastRenderedPageBreak/>
        <w:t xml:space="preserve">Based on </w:t>
      </w:r>
      <w:r w:rsidR="00330515">
        <w:fldChar w:fldCharType="begin"/>
      </w:r>
      <w:r w:rsidR="00330515">
        <w:instrText xml:space="preserve"> REF _Ref23255905 \h </w:instrText>
      </w:r>
      <w:r w:rsidR="00330515">
        <w:fldChar w:fldCharType="separate"/>
      </w:r>
      <w:r w:rsidR="00330515">
        <w:t xml:space="preserve">Table </w:t>
      </w:r>
      <w:r w:rsidR="00330515">
        <w:rPr>
          <w:noProof/>
        </w:rPr>
        <w:t>1</w:t>
      </w:r>
      <w:r w:rsidR="00330515">
        <w:fldChar w:fldCharType="end"/>
      </w:r>
      <w:r w:rsidR="00330515">
        <w:t xml:space="preserve">, </w:t>
      </w:r>
      <w:r w:rsidR="00011751">
        <w:t>it seems</w:t>
      </w:r>
      <w:r w:rsidR="00B60BA3">
        <w:t xml:space="preserve"> possible to trade-off</w:t>
      </w:r>
      <w:r w:rsidR="00011751">
        <w:t xml:space="preserve"> </w:t>
      </w:r>
      <w:r w:rsidR="000D164E">
        <w:t xml:space="preserve">ACLR </w:t>
      </w:r>
      <w:r w:rsidR="00881E4A">
        <w:t xml:space="preserve">with </w:t>
      </w:r>
      <w:r w:rsidR="000D164E">
        <w:t>minimum output power</w:t>
      </w:r>
      <w:r w:rsidR="003841BB">
        <w:t xml:space="preserve"> until a certain value</w:t>
      </w:r>
      <w:r w:rsidR="00AF095B">
        <w:t xml:space="preserve"> of </w:t>
      </w:r>
      <w:r w:rsidR="00F53AC1">
        <w:t>the latter</w:t>
      </w:r>
      <w:r w:rsidR="000D164E">
        <w:t>.</w:t>
      </w:r>
      <w:r w:rsidR="00AF095B">
        <w:t xml:space="preserve"> Notice that, at 0dBm minimum output power</w:t>
      </w:r>
      <w:r w:rsidR="00D232FA">
        <w:t>, the throughput degradation is excessively high even with 28dB ACLR.</w:t>
      </w:r>
      <w:r w:rsidR="002D1C47">
        <w:t xml:space="preserve"> </w:t>
      </w:r>
      <w:r w:rsidR="00CB4D9D">
        <w:t xml:space="preserve">At the same time, </w:t>
      </w:r>
      <w:r w:rsidR="000E0E12">
        <w:t>definition of a</w:t>
      </w:r>
      <w:r w:rsidR="006A6AFD">
        <w:t xml:space="preserve"> relaxed</w:t>
      </w:r>
      <w:r w:rsidR="001C29F6">
        <w:t xml:space="preserve"> ACLR requirement</w:t>
      </w:r>
      <w:r w:rsidR="006A6AFD">
        <w:t xml:space="preserve"> may </w:t>
      </w:r>
      <w:r w:rsidR="00130B64">
        <w:t xml:space="preserve">create problems </w:t>
      </w:r>
      <w:r w:rsidR="00C970BB">
        <w:t>with the occupied bandwidth (OBW) regulatory requirement</w:t>
      </w:r>
      <w:r w:rsidR="006A6AFD">
        <w:t xml:space="preserve"> </w:t>
      </w:r>
      <w:r w:rsidR="002A10B1">
        <w:t xml:space="preserve">that implicitly imposes </w:t>
      </w:r>
      <w:r w:rsidR="00645519">
        <w:t>an ACLR tighter than ~23dB.</w:t>
      </w:r>
      <w:r w:rsidR="00A5543D">
        <w:t xml:space="preserve"> Considering these factors, </w:t>
      </w:r>
      <w:r w:rsidR="00DB03C5">
        <w:t xml:space="preserve">our proposal is to define </w:t>
      </w:r>
      <w:r w:rsidR="0073470D">
        <w:t xml:space="preserve">an IAB-MT ACLR requirement of 24dB together with a minimum output power requirement of -10dBm </w:t>
      </w:r>
      <w:r w:rsidR="00C816F8">
        <w:t>transmitted radiated power (TRP).</w:t>
      </w:r>
    </w:p>
    <w:p w14:paraId="0874D95C" w14:textId="5D48E006" w:rsidR="00067C19" w:rsidRPr="00E90D59" w:rsidRDefault="00E90D59" w:rsidP="00E90D59">
      <w:pPr>
        <w:pStyle w:val="Caption"/>
      </w:pPr>
      <w:bookmarkStart w:id="12" w:name="_Ref23337854"/>
      <w:r>
        <w:t xml:space="preserve">Proposal </w:t>
      </w:r>
      <w:r>
        <w:fldChar w:fldCharType="begin"/>
      </w:r>
      <w:r>
        <w:instrText xml:space="preserve"> SEQ Proposal \* ARABIC </w:instrText>
      </w:r>
      <w:r>
        <w:fldChar w:fldCharType="separate"/>
      </w:r>
      <w:r w:rsidR="003451BF">
        <w:rPr>
          <w:noProof/>
        </w:rPr>
        <w:t>1</w:t>
      </w:r>
      <w:r>
        <w:fldChar w:fldCharType="end"/>
      </w:r>
      <w:r w:rsidR="00067C19" w:rsidRPr="00067C19">
        <w:rPr>
          <w:bCs/>
        </w:rPr>
        <w:t xml:space="preserve">: </w:t>
      </w:r>
      <w:r w:rsidR="00067C19">
        <w:rPr>
          <w:bCs/>
        </w:rPr>
        <w:t>define</w:t>
      </w:r>
      <w:r w:rsidR="000676B3">
        <w:rPr>
          <w:bCs/>
        </w:rPr>
        <w:t xml:space="preserve"> -10dBm TRP as the</w:t>
      </w:r>
      <w:r w:rsidR="00067C19">
        <w:rPr>
          <w:bCs/>
        </w:rPr>
        <w:t xml:space="preserve"> </w:t>
      </w:r>
      <w:r w:rsidR="000676B3">
        <w:rPr>
          <w:bCs/>
        </w:rPr>
        <w:t>IAB MT minimum output power requirement in FR2</w:t>
      </w:r>
      <w:bookmarkEnd w:id="12"/>
    </w:p>
    <w:p w14:paraId="51C57720" w14:textId="6E498FEF" w:rsidR="000676B3" w:rsidRPr="00067C19" w:rsidRDefault="003451BF" w:rsidP="003451BF">
      <w:pPr>
        <w:pStyle w:val="Caption"/>
        <w:rPr>
          <w:b w:val="0"/>
          <w:bCs/>
        </w:rPr>
      </w:pPr>
      <w:bookmarkStart w:id="13" w:name="_Ref23337858"/>
      <w:r>
        <w:t xml:space="preserve">Proposal </w:t>
      </w:r>
      <w:r>
        <w:fldChar w:fldCharType="begin"/>
      </w:r>
      <w:r>
        <w:instrText xml:space="preserve"> SEQ Proposal \* ARABIC </w:instrText>
      </w:r>
      <w:r>
        <w:fldChar w:fldCharType="separate"/>
      </w:r>
      <w:r>
        <w:rPr>
          <w:noProof/>
        </w:rPr>
        <w:t>2</w:t>
      </w:r>
      <w:r>
        <w:fldChar w:fldCharType="end"/>
      </w:r>
      <w:r w:rsidR="000676B3">
        <w:rPr>
          <w:bCs/>
        </w:rPr>
        <w:t xml:space="preserve">: </w:t>
      </w:r>
      <w:r w:rsidR="00334735">
        <w:rPr>
          <w:bCs/>
        </w:rPr>
        <w:t>define 2</w:t>
      </w:r>
      <w:r w:rsidR="002D1335">
        <w:rPr>
          <w:b w:val="0"/>
          <w:bCs/>
        </w:rPr>
        <w:t>4</w:t>
      </w:r>
      <w:r w:rsidR="00334735">
        <w:rPr>
          <w:bCs/>
        </w:rPr>
        <w:t>dB IAB MT ACLR requirement in FR2</w:t>
      </w:r>
      <w:bookmarkEnd w:id="13"/>
    </w:p>
    <w:p w14:paraId="20B84AD8" w14:textId="77777777" w:rsidR="00AE27B2" w:rsidRDefault="00AE27B2" w:rsidP="00AE27B2">
      <w:pPr>
        <w:pStyle w:val="B2"/>
        <w:keepNext/>
        <w:ind w:left="0" w:firstLine="0"/>
        <w:jc w:val="center"/>
      </w:pPr>
      <w:r w:rsidRPr="00AE27B2">
        <w:rPr>
          <w:noProof/>
          <w:lang w:eastAsia="ja-JP"/>
        </w:rPr>
        <w:drawing>
          <wp:inline distT="0" distB="0" distL="0" distR="0" wp14:anchorId="57135EA0" wp14:editId="1D220462">
            <wp:extent cx="5344500" cy="4004000"/>
            <wp:effectExtent l="0" t="0" r="8890" b="0"/>
            <wp:docPr id="30" name="Content Placeholder 4">
              <a:extLst xmlns:a="http://schemas.openxmlformats.org/drawingml/2006/main">
                <a:ext uri="{FF2B5EF4-FFF2-40B4-BE49-F238E27FC236}">
                  <a16:creationId xmlns:a16="http://schemas.microsoft.com/office/drawing/2014/main" id="{CF016997-898A-4921-B2C3-53EB847A361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CF016997-898A-4921-B2C3-53EB847A3614}"/>
                        </a:ext>
                      </a:extLst>
                    </pic:cNvPr>
                    <pic:cNvPicPr>
                      <a:picLocks noGrp="1" noChangeAspect="1"/>
                    </pic:cNvPicPr>
                  </pic:nvPicPr>
                  <pic:blipFill>
                    <a:blip r:embed="rId12"/>
                    <a:stretch>
                      <a:fillRect/>
                    </a:stretch>
                  </pic:blipFill>
                  <pic:spPr>
                    <a:xfrm>
                      <a:off x="0" y="0"/>
                      <a:ext cx="5344500" cy="4004000"/>
                    </a:xfrm>
                    <a:prstGeom prst="rect">
                      <a:avLst/>
                    </a:prstGeom>
                  </pic:spPr>
                </pic:pic>
              </a:graphicData>
            </a:graphic>
          </wp:inline>
        </w:drawing>
      </w:r>
    </w:p>
    <w:p w14:paraId="42592842" w14:textId="466F2713" w:rsidR="007F2770" w:rsidRDefault="00AE27B2" w:rsidP="00AE27B2">
      <w:pPr>
        <w:pStyle w:val="Caption"/>
        <w:jc w:val="center"/>
        <w:rPr>
          <w:lang w:val="en-US" w:eastAsia="ja-JP"/>
        </w:rPr>
      </w:pPr>
      <w:bookmarkStart w:id="14" w:name="_Ref20819539"/>
      <w:r>
        <w:t xml:space="preserve">Figure </w:t>
      </w:r>
      <w:r>
        <w:fldChar w:fldCharType="begin"/>
      </w:r>
      <w:r>
        <w:instrText xml:space="preserve"> SEQ Figure \* ARABIC </w:instrText>
      </w:r>
      <w:r>
        <w:fldChar w:fldCharType="separate"/>
      </w:r>
      <w:r w:rsidR="00325388">
        <w:rPr>
          <w:noProof/>
        </w:rPr>
        <w:t>4</w:t>
      </w:r>
      <w:r>
        <w:fldChar w:fldCharType="end"/>
      </w:r>
      <w:bookmarkEnd w:id="14"/>
      <w:r>
        <w:t xml:space="preserve">. </w:t>
      </w:r>
      <w:r w:rsidRPr="005F2E81">
        <w:t>NR UL throughput degradation for different values of MT ACLR and donor-to-child distance</w:t>
      </w:r>
      <w:r>
        <w:t xml:space="preserve"> </w:t>
      </w:r>
      <w:r>
        <w:br/>
        <w:t>for 0dBm MT minimum output power</w:t>
      </w:r>
    </w:p>
    <w:p w14:paraId="7A6AC3C4" w14:textId="3397B4B1" w:rsidR="00AE27B2" w:rsidRDefault="00F72155" w:rsidP="00F73B26">
      <w:pPr>
        <w:pStyle w:val="Heading1"/>
        <w:rPr>
          <w:lang w:val="en-US" w:eastAsia="ja-JP"/>
        </w:rPr>
      </w:pPr>
      <w:r>
        <w:rPr>
          <w:lang w:val="en-US" w:eastAsia="ja-JP"/>
        </w:rPr>
        <w:t>Additional considerations</w:t>
      </w:r>
    </w:p>
    <w:p w14:paraId="0469B912" w14:textId="3E8C5C79" w:rsidR="00A43F3D" w:rsidRPr="00A43F3D" w:rsidRDefault="00AE5028" w:rsidP="00A43F3D">
      <w:pPr>
        <w:rPr>
          <w:lang w:val="en-US" w:eastAsia="ja-JP"/>
        </w:rPr>
      </w:pPr>
      <w:r>
        <w:rPr>
          <w:lang w:val="en-US" w:eastAsia="ja-JP"/>
        </w:rPr>
        <w:t xml:space="preserve">For the purpose of </w:t>
      </w:r>
      <w:r w:rsidR="000F1D88">
        <w:rPr>
          <w:lang w:val="en-US" w:eastAsia="ja-JP"/>
        </w:rPr>
        <w:t>simulation</w:t>
      </w:r>
      <w:r w:rsidR="0041121D">
        <w:rPr>
          <w:lang w:val="en-US" w:eastAsia="ja-JP"/>
        </w:rPr>
        <w:t>s</w:t>
      </w:r>
      <w:r w:rsidR="000F1D88">
        <w:rPr>
          <w:lang w:val="en-US" w:eastAsia="ja-JP"/>
        </w:rPr>
        <w:t xml:space="preserve"> alignment, in the last ad-hoc meeting it was agreed </w:t>
      </w:r>
      <w:r w:rsidR="00454F21">
        <w:rPr>
          <w:lang w:val="en-US" w:eastAsia="ja-JP"/>
        </w:rPr>
        <w:t xml:space="preserve">to provide </w:t>
      </w:r>
      <w:r w:rsidR="003F306B">
        <w:rPr>
          <w:lang w:val="en-US" w:eastAsia="ja-JP"/>
        </w:rPr>
        <w:t>additional</w:t>
      </w:r>
      <w:r w:rsidR="00454F21">
        <w:rPr>
          <w:lang w:val="en-US" w:eastAsia="ja-JP"/>
        </w:rPr>
        <w:t xml:space="preserve"> metric</w:t>
      </w:r>
      <w:r w:rsidR="003F306B">
        <w:rPr>
          <w:lang w:val="en-US" w:eastAsia="ja-JP"/>
        </w:rPr>
        <w:t xml:space="preserve">s as captured </w:t>
      </w:r>
      <w:r w:rsidR="00A52E69">
        <w:rPr>
          <w:lang w:val="en-US" w:eastAsia="ja-JP"/>
        </w:rPr>
        <w:t>in the meeting minutes</w:t>
      </w:r>
      <w:r w:rsidR="003C4FED">
        <w:rPr>
          <w:lang w:val="en-US" w:eastAsia="ja-JP"/>
        </w:rPr>
        <w:t xml:space="preserve"> </w:t>
      </w:r>
      <w:r w:rsidR="003C4FED">
        <w:rPr>
          <w:lang w:val="en-US" w:eastAsia="ja-JP"/>
        </w:rPr>
        <w:fldChar w:fldCharType="begin"/>
      </w:r>
      <w:r w:rsidR="003C4FED">
        <w:rPr>
          <w:lang w:val="en-US" w:eastAsia="ja-JP"/>
        </w:rPr>
        <w:instrText xml:space="preserve"> REF _Ref23257207 \n \h </w:instrText>
      </w:r>
      <w:r w:rsidR="003C4FED">
        <w:rPr>
          <w:lang w:val="en-US" w:eastAsia="ja-JP"/>
        </w:rPr>
      </w:r>
      <w:r w:rsidR="003C4FED">
        <w:rPr>
          <w:lang w:val="en-US" w:eastAsia="ja-JP"/>
        </w:rPr>
        <w:fldChar w:fldCharType="separate"/>
      </w:r>
      <w:r w:rsidR="003C4FED">
        <w:rPr>
          <w:lang w:val="en-US" w:eastAsia="ja-JP"/>
        </w:rPr>
        <w:t>[9]</w:t>
      </w:r>
      <w:r w:rsidR="003C4FED">
        <w:rPr>
          <w:lang w:val="en-US" w:eastAsia="ja-JP"/>
        </w:rPr>
        <w:fldChar w:fldCharType="end"/>
      </w:r>
      <w:r w:rsidR="00A52E69">
        <w:rPr>
          <w:lang w:val="en-US" w:eastAsia="ja-JP"/>
        </w:rPr>
        <w:t>:</w:t>
      </w:r>
    </w:p>
    <w:tbl>
      <w:tblPr>
        <w:tblStyle w:val="TableGrid"/>
        <w:tblW w:w="0" w:type="auto"/>
        <w:tblLook w:val="04A0" w:firstRow="1" w:lastRow="0" w:firstColumn="1" w:lastColumn="0" w:noHBand="0" w:noVBand="1"/>
      </w:tblPr>
      <w:tblGrid>
        <w:gridCol w:w="9621"/>
      </w:tblGrid>
      <w:tr w:rsidR="00A43F3D" w14:paraId="32EA9DE8" w14:textId="77777777" w:rsidTr="00A43F3D">
        <w:tc>
          <w:tcPr>
            <w:tcW w:w="9621" w:type="dxa"/>
          </w:tcPr>
          <w:p w14:paraId="788D373C" w14:textId="77777777" w:rsidR="00A43F3D" w:rsidRPr="003069FE" w:rsidRDefault="00A43F3D" w:rsidP="00A43F3D">
            <w:pPr>
              <w:rPr>
                <w:b/>
                <w:highlight w:val="green"/>
                <w:lang w:val="en-US" w:eastAsia="ja-JP"/>
              </w:rPr>
            </w:pPr>
            <w:r w:rsidRPr="003069FE">
              <w:rPr>
                <w:rFonts w:hint="eastAsia"/>
                <w:b/>
                <w:highlight w:val="green"/>
                <w:lang w:val="en-US" w:eastAsia="ja-JP"/>
              </w:rPr>
              <w:t>S</w:t>
            </w:r>
            <w:r w:rsidRPr="003069FE">
              <w:rPr>
                <w:b/>
                <w:highlight w:val="green"/>
                <w:lang w:val="en-US" w:eastAsia="ja-JP"/>
              </w:rPr>
              <w:t>tudy until next meeting:</w:t>
            </w:r>
          </w:p>
          <w:p w14:paraId="5C8CFD58" w14:textId="77777777" w:rsidR="00A43F3D" w:rsidRPr="003069FE" w:rsidRDefault="00A43F3D" w:rsidP="00A43F3D">
            <w:pPr>
              <w:rPr>
                <w:b/>
                <w:highlight w:val="green"/>
                <w:lang w:val="en-US" w:eastAsia="ja-JP"/>
              </w:rPr>
            </w:pPr>
            <w:proofErr w:type="gramStart"/>
            <w:r w:rsidRPr="003069FE">
              <w:rPr>
                <w:rFonts w:hint="eastAsia"/>
                <w:b/>
                <w:highlight w:val="green"/>
                <w:lang w:val="en-US" w:eastAsia="ja-JP"/>
              </w:rPr>
              <w:t>A</w:t>
            </w:r>
            <w:r w:rsidRPr="003069FE">
              <w:rPr>
                <w:b/>
                <w:highlight w:val="green"/>
                <w:lang w:val="en-US" w:eastAsia="ja-JP"/>
              </w:rPr>
              <w:t>CLR</w:t>
            </w:r>
            <w:r>
              <w:rPr>
                <w:b/>
                <w:highlight w:val="green"/>
                <w:lang w:val="en-US" w:eastAsia="ja-JP"/>
              </w:rPr>
              <w:t>(</w:t>
            </w:r>
            <w:proofErr w:type="gramEnd"/>
            <w:r>
              <w:rPr>
                <w:b/>
                <w:highlight w:val="green"/>
                <w:lang w:val="en-US" w:eastAsia="ja-JP"/>
              </w:rPr>
              <w:t>20,24,28dB)</w:t>
            </w:r>
            <w:r w:rsidRPr="003069FE">
              <w:rPr>
                <w:b/>
                <w:highlight w:val="green"/>
                <w:lang w:val="en-US" w:eastAsia="ja-JP"/>
              </w:rPr>
              <w:t xml:space="preserve"> vs. minimum Tx power for 5% degradation</w:t>
            </w:r>
          </w:p>
          <w:p w14:paraId="0A77D9C9" w14:textId="27DFFF3F" w:rsidR="00A43F3D" w:rsidRDefault="00A43F3D" w:rsidP="00A43F3D">
            <w:pPr>
              <w:rPr>
                <w:lang w:val="en-US" w:eastAsia="ja-JP"/>
              </w:rPr>
            </w:pPr>
            <w:r w:rsidRPr="003069FE">
              <w:rPr>
                <w:b/>
                <w:highlight w:val="green"/>
                <w:lang w:val="en-US" w:eastAsia="ja-JP"/>
              </w:rPr>
              <w:t xml:space="preserve">Provide: </w:t>
            </w:r>
            <w:r w:rsidRPr="003069FE">
              <w:rPr>
                <w:rFonts w:hint="eastAsia"/>
                <w:b/>
                <w:highlight w:val="green"/>
                <w:lang w:val="en-US" w:eastAsia="ja-JP"/>
              </w:rPr>
              <w:t>P</w:t>
            </w:r>
            <w:r w:rsidRPr="003069FE">
              <w:rPr>
                <w:b/>
                <w:highlight w:val="green"/>
                <w:lang w:val="en-US" w:eastAsia="ja-JP"/>
              </w:rPr>
              <w:t xml:space="preserve">L cdf, CL-xile, and UL Rx SNR cdf to see PC </w:t>
            </w:r>
            <w:proofErr w:type="gramStart"/>
            <w:r w:rsidRPr="003069FE">
              <w:rPr>
                <w:b/>
                <w:highlight w:val="green"/>
                <w:lang w:val="en-US" w:eastAsia="ja-JP"/>
              </w:rPr>
              <w:t>accuracy(</w:t>
            </w:r>
            <w:proofErr w:type="gramEnd"/>
            <w:r w:rsidRPr="003069FE">
              <w:rPr>
                <w:b/>
                <w:highlight w:val="green"/>
                <w:lang w:val="en-US" w:eastAsia="ja-JP"/>
              </w:rPr>
              <w:t>Rx power might be very high and SNR is above target), Tx power cdf</w:t>
            </w:r>
          </w:p>
        </w:tc>
      </w:tr>
    </w:tbl>
    <w:p w14:paraId="11F820B9" w14:textId="77777777" w:rsidR="00A52E69" w:rsidRPr="00F72155" w:rsidRDefault="00A52E69" w:rsidP="00F72155">
      <w:pPr>
        <w:rPr>
          <w:lang w:val="en-US" w:eastAsia="ja-JP"/>
        </w:rPr>
      </w:pPr>
    </w:p>
    <w:p w14:paraId="665EF948" w14:textId="7130A392" w:rsidR="00D422F9" w:rsidRDefault="007D304A" w:rsidP="0015578E">
      <w:pPr>
        <w:pStyle w:val="B2"/>
        <w:ind w:left="0" w:firstLine="0"/>
        <w:rPr>
          <w:lang w:val="en-US" w:eastAsia="ja-JP"/>
        </w:rPr>
      </w:pPr>
      <w:r>
        <w:rPr>
          <w:lang w:val="en-US" w:eastAsia="ja-JP"/>
        </w:rPr>
        <w:t xml:space="preserve">For this exercise, we consider the same assumptions </w:t>
      </w:r>
      <w:r w:rsidR="002009F0">
        <w:rPr>
          <w:lang w:val="en-US" w:eastAsia="ja-JP"/>
        </w:rPr>
        <w:t xml:space="preserve">defined in Section </w:t>
      </w:r>
      <w:r w:rsidR="002009F0">
        <w:rPr>
          <w:lang w:val="en-US" w:eastAsia="ja-JP"/>
        </w:rPr>
        <w:fldChar w:fldCharType="begin"/>
      </w:r>
      <w:r w:rsidR="002009F0">
        <w:rPr>
          <w:lang w:val="en-US" w:eastAsia="ja-JP"/>
        </w:rPr>
        <w:instrText xml:space="preserve"> REF _Ref23324367 \n \h </w:instrText>
      </w:r>
      <w:r w:rsidR="002009F0">
        <w:rPr>
          <w:lang w:val="en-US" w:eastAsia="ja-JP"/>
        </w:rPr>
      </w:r>
      <w:r w:rsidR="002009F0">
        <w:rPr>
          <w:lang w:val="en-US" w:eastAsia="ja-JP"/>
        </w:rPr>
        <w:fldChar w:fldCharType="separate"/>
      </w:r>
      <w:r w:rsidR="002009F0">
        <w:rPr>
          <w:lang w:val="en-US" w:eastAsia="ja-JP"/>
        </w:rPr>
        <w:t>2</w:t>
      </w:r>
      <w:r w:rsidR="002009F0">
        <w:rPr>
          <w:lang w:val="en-US" w:eastAsia="ja-JP"/>
        </w:rPr>
        <w:fldChar w:fldCharType="end"/>
      </w:r>
      <w:r w:rsidR="002250F9">
        <w:rPr>
          <w:lang w:val="en-US" w:eastAsia="ja-JP"/>
        </w:rPr>
        <w:t xml:space="preserve"> of this contribution</w:t>
      </w:r>
      <w:r w:rsidR="00691738">
        <w:rPr>
          <w:lang w:val="en-US" w:eastAsia="ja-JP"/>
        </w:rPr>
        <w:t xml:space="preserve"> for the case of </w:t>
      </w:r>
      <w:r w:rsidR="006504F0">
        <w:rPr>
          <w:lang w:val="en-US" w:eastAsia="ja-JP"/>
        </w:rPr>
        <w:t>40 meters distance between donor and child nodes</w:t>
      </w:r>
      <w:r w:rsidR="005B3D90">
        <w:rPr>
          <w:lang w:val="en-US" w:eastAsia="ja-JP"/>
        </w:rPr>
        <w:t xml:space="preserve"> and different minimum output power values</w:t>
      </w:r>
      <w:r w:rsidR="001A2BCD">
        <w:rPr>
          <w:lang w:val="en-US" w:eastAsia="ja-JP"/>
        </w:rPr>
        <w:t>.</w:t>
      </w:r>
      <w:r w:rsidR="00D422F9">
        <w:rPr>
          <w:lang w:val="en-US" w:eastAsia="ja-JP"/>
        </w:rPr>
        <w:t xml:space="preserve"> </w:t>
      </w:r>
    </w:p>
    <w:p w14:paraId="7E2F60D0" w14:textId="56A1E140" w:rsidR="00432C4D" w:rsidRDefault="00D422F9" w:rsidP="0015578E">
      <w:pPr>
        <w:pStyle w:val="B2"/>
        <w:ind w:left="0" w:firstLine="0"/>
        <w:rPr>
          <w:lang w:val="en-US" w:eastAsia="ja-JP"/>
        </w:rPr>
      </w:pPr>
      <w:r>
        <w:rPr>
          <w:lang w:val="en-US" w:eastAsia="ja-JP"/>
        </w:rPr>
        <w:fldChar w:fldCharType="begin"/>
      </w:r>
      <w:r>
        <w:rPr>
          <w:lang w:val="en-US" w:eastAsia="ja-JP"/>
        </w:rPr>
        <w:instrText xml:space="preserve"> REF _Ref23324911 \h </w:instrText>
      </w:r>
      <w:r>
        <w:rPr>
          <w:lang w:val="en-US" w:eastAsia="ja-JP"/>
        </w:rPr>
      </w:r>
      <w:r>
        <w:rPr>
          <w:lang w:val="en-US" w:eastAsia="ja-JP"/>
        </w:rPr>
        <w:fldChar w:fldCharType="separate"/>
      </w:r>
      <w:r>
        <w:t xml:space="preserve">Figure </w:t>
      </w:r>
      <w:r>
        <w:rPr>
          <w:noProof/>
        </w:rPr>
        <w:t>5</w:t>
      </w:r>
      <w:r>
        <w:rPr>
          <w:lang w:val="en-US" w:eastAsia="ja-JP"/>
        </w:rPr>
        <w:fldChar w:fldCharType="end"/>
      </w:r>
      <w:r>
        <w:rPr>
          <w:lang w:val="en-US" w:eastAsia="ja-JP"/>
        </w:rPr>
        <w:t xml:space="preserve"> </w:t>
      </w:r>
      <w:r w:rsidR="001B1B9A">
        <w:rPr>
          <w:lang w:val="en-US" w:eastAsia="ja-JP"/>
        </w:rPr>
        <w:t xml:space="preserve">represents the </w:t>
      </w:r>
      <w:r w:rsidR="001B1B9A" w:rsidRPr="001B1B9A">
        <w:rPr>
          <w:lang w:val="en-US" w:eastAsia="ja-JP"/>
        </w:rPr>
        <w:t>CDF of the pathloss experienced by a child node when backhauling to the respective donor node</w:t>
      </w:r>
      <w:r w:rsidR="001B1B9A">
        <w:rPr>
          <w:lang w:val="en-US" w:eastAsia="ja-JP"/>
        </w:rPr>
        <w:t xml:space="preserve">. </w:t>
      </w:r>
      <w:r w:rsidR="00271399">
        <w:rPr>
          <w:lang w:val="en-US" w:eastAsia="ja-JP"/>
        </w:rPr>
        <w:t xml:space="preserve">Given the </w:t>
      </w:r>
      <w:r w:rsidR="006462C2">
        <w:rPr>
          <w:lang w:val="en-US" w:eastAsia="ja-JP"/>
        </w:rPr>
        <w:t>small distance between child and donor nodes (40m) and optimal deployment</w:t>
      </w:r>
      <w:r w:rsidR="00F13F3D">
        <w:rPr>
          <w:lang w:val="en-US" w:eastAsia="ja-JP"/>
        </w:rPr>
        <w:t xml:space="preserve">, it is expected to </w:t>
      </w:r>
      <w:r w:rsidR="00C157BA">
        <w:rPr>
          <w:lang w:val="en-US" w:eastAsia="ja-JP"/>
        </w:rPr>
        <w:t xml:space="preserve">achieve </w:t>
      </w:r>
      <w:r w:rsidR="00862405">
        <w:rPr>
          <w:lang w:val="en-US" w:eastAsia="ja-JP"/>
        </w:rPr>
        <w:t xml:space="preserve">LOS conditions </w:t>
      </w:r>
      <w:r w:rsidR="00353408">
        <w:rPr>
          <w:lang w:val="en-US" w:eastAsia="ja-JP"/>
        </w:rPr>
        <w:t xml:space="preserve">in all cases </w:t>
      </w:r>
      <w:r w:rsidR="00D47FF1">
        <w:rPr>
          <w:lang w:val="en-US" w:eastAsia="ja-JP"/>
        </w:rPr>
        <w:t>subject to</w:t>
      </w:r>
      <w:r w:rsidR="006D3419">
        <w:rPr>
          <w:lang w:val="en-US" w:eastAsia="ja-JP"/>
        </w:rPr>
        <w:t xml:space="preserve"> a </w:t>
      </w:r>
      <w:r w:rsidR="00203228">
        <w:rPr>
          <w:lang w:val="en-US" w:eastAsia="ja-JP"/>
        </w:rPr>
        <w:t xml:space="preserve">log-normal </w:t>
      </w:r>
      <w:r w:rsidR="006D3419">
        <w:rPr>
          <w:lang w:val="en-US" w:eastAsia="ja-JP"/>
        </w:rPr>
        <w:t>shadow fading</w:t>
      </w:r>
      <w:r w:rsidR="004102EA">
        <w:rPr>
          <w:lang w:val="en-US" w:eastAsia="ja-JP"/>
        </w:rPr>
        <w:t xml:space="preserve"> (</w:t>
      </w:r>
      <w:r w:rsidR="0023616B">
        <w:rPr>
          <w:lang w:val="en-US" w:eastAsia="ja-JP"/>
        </w:rPr>
        <w:t>multipath</w:t>
      </w:r>
      <w:r w:rsidR="004102EA">
        <w:rPr>
          <w:lang w:val="en-US" w:eastAsia="ja-JP"/>
        </w:rPr>
        <w:t xml:space="preserve"> fading)</w:t>
      </w:r>
      <w:r w:rsidR="00D47FF1">
        <w:rPr>
          <w:lang w:val="en-US" w:eastAsia="ja-JP"/>
        </w:rPr>
        <w:t xml:space="preserve"> with</w:t>
      </w:r>
      <w:r w:rsidR="006D3419">
        <w:rPr>
          <w:lang w:val="en-US" w:eastAsia="ja-JP"/>
        </w:rPr>
        <w:t xml:space="preserve"> standard deviation of </w:t>
      </w:r>
      <w:r w:rsidR="00AC0E93">
        <w:rPr>
          <w:lang w:val="en-US" w:eastAsia="ja-JP"/>
        </w:rPr>
        <w:t>4dB</w:t>
      </w:r>
      <w:r w:rsidR="00C57EBB">
        <w:rPr>
          <w:lang w:val="en-US" w:eastAsia="ja-JP"/>
        </w:rPr>
        <w:t xml:space="preserve"> </w:t>
      </w:r>
      <w:r w:rsidR="00BE47E8">
        <w:rPr>
          <w:lang w:val="en-US" w:eastAsia="ja-JP"/>
        </w:rPr>
        <w:lastRenderedPageBreak/>
        <w:fldChar w:fldCharType="begin"/>
      </w:r>
      <w:r w:rsidR="00BE47E8">
        <w:rPr>
          <w:lang w:val="en-US" w:eastAsia="ja-JP"/>
        </w:rPr>
        <w:instrText xml:space="preserve"> REF _Ref23325381 \n \h </w:instrText>
      </w:r>
      <w:r w:rsidR="00BE47E8">
        <w:rPr>
          <w:lang w:val="en-US" w:eastAsia="ja-JP"/>
        </w:rPr>
      </w:r>
      <w:r w:rsidR="00BE47E8">
        <w:rPr>
          <w:lang w:val="en-US" w:eastAsia="ja-JP"/>
        </w:rPr>
        <w:fldChar w:fldCharType="separate"/>
      </w:r>
      <w:r w:rsidR="00BE47E8">
        <w:rPr>
          <w:lang w:val="en-US" w:eastAsia="ja-JP"/>
        </w:rPr>
        <w:t>[10]</w:t>
      </w:r>
      <w:r w:rsidR="00BE47E8">
        <w:rPr>
          <w:lang w:val="en-US" w:eastAsia="ja-JP"/>
        </w:rPr>
        <w:fldChar w:fldCharType="end"/>
      </w:r>
      <w:r w:rsidR="00BE47E8">
        <w:rPr>
          <w:lang w:val="en-US" w:eastAsia="ja-JP"/>
        </w:rPr>
        <w:t>.</w:t>
      </w:r>
      <w:r w:rsidR="00453F2F">
        <w:rPr>
          <w:lang w:val="en-US" w:eastAsia="ja-JP"/>
        </w:rPr>
        <w:t xml:space="preserve"> Indeed, notice that </w:t>
      </w:r>
      <w:r w:rsidR="007D4D68">
        <w:rPr>
          <w:lang w:val="en-US" w:eastAsia="ja-JP"/>
        </w:rPr>
        <w:t xml:space="preserve">the pathloss CDF in </w:t>
      </w:r>
      <w:r w:rsidR="007D4D68">
        <w:rPr>
          <w:lang w:val="en-US" w:eastAsia="ja-JP"/>
        </w:rPr>
        <w:fldChar w:fldCharType="begin"/>
      </w:r>
      <w:r w:rsidR="007D4D68">
        <w:rPr>
          <w:lang w:val="en-US" w:eastAsia="ja-JP"/>
        </w:rPr>
        <w:instrText xml:space="preserve"> REF _Ref23324911 \h </w:instrText>
      </w:r>
      <w:r w:rsidR="007D4D68">
        <w:rPr>
          <w:lang w:val="en-US" w:eastAsia="ja-JP"/>
        </w:rPr>
      </w:r>
      <w:r w:rsidR="007D4D68">
        <w:rPr>
          <w:lang w:val="en-US" w:eastAsia="ja-JP"/>
        </w:rPr>
        <w:fldChar w:fldCharType="separate"/>
      </w:r>
      <w:r w:rsidR="007D4D68">
        <w:t xml:space="preserve">Figure </w:t>
      </w:r>
      <w:r w:rsidR="007D4D68">
        <w:rPr>
          <w:noProof/>
        </w:rPr>
        <w:t>5</w:t>
      </w:r>
      <w:r w:rsidR="007D4D68">
        <w:rPr>
          <w:lang w:val="en-US" w:eastAsia="ja-JP"/>
        </w:rPr>
        <w:fldChar w:fldCharType="end"/>
      </w:r>
      <w:r w:rsidR="007D4D68">
        <w:rPr>
          <w:lang w:val="en-US" w:eastAsia="ja-JP"/>
        </w:rPr>
        <w:t xml:space="preserve"> meets these criteria</w:t>
      </w:r>
      <w:r w:rsidR="0079495A">
        <w:rPr>
          <w:lang w:val="en-US" w:eastAsia="ja-JP"/>
        </w:rPr>
        <w:t xml:space="preserve">, being characterized by a 50%-tile value fairly similar </w:t>
      </w:r>
      <w:r w:rsidR="00481368">
        <w:rPr>
          <w:lang w:val="en-US" w:eastAsia="ja-JP"/>
        </w:rPr>
        <w:t xml:space="preserve">to the free space pathloss at 40m in FR2 and a range of possible values contained between </w:t>
      </w:r>
      <m:oMath>
        <m:r>
          <w:rPr>
            <w:rFonts w:ascii="Cambria Math" w:hAnsi="Cambria Math"/>
            <w:lang w:val="en-US" w:eastAsia="ja-JP"/>
          </w:rPr>
          <m:t>± 3</m:t>
        </m:r>
        <m:sSub>
          <m:sSubPr>
            <m:ctrlPr>
              <w:rPr>
                <w:rFonts w:ascii="Cambria Math" w:hAnsi="Cambria Math"/>
                <w:i/>
                <w:lang w:val="en-US" w:eastAsia="ja-JP"/>
              </w:rPr>
            </m:ctrlPr>
          </m:sSubPr>
          <m:e>
            <m:r>
              <w:rPr>
                <w:rFonts w:ascii="Cambria Math" w:hAnsi="Cambria Math"/>
                <w:lang w:val="en-US" w:eastAsia="ja-JP"/>
              </w:rPr>
              <m:t>σ</m:t>
            </m:r>
          </m:e>
          <m:sub>
            <m:r>
              <w:rPr>
                <w:rFonts w:ascii="Cambria Math" w:hAnsi="Cambria Math"/>
                <w:lang w:val="en-US" w:eastAsia="ja-JP"/>
              </w:rPr>
              <m:t>SF</m:t>
            </m:r>
          </m:sub>
        </m:sSub>
        <m:r>
          <w:rPr>
            <w:rFonts w:ascii="Cambria Math" w:hAnsi="Cambria Math"/>
            <w:lang w:val="en-US" w:eastAsia="ja-JP"/>
          </w:rPr>
          <m:t>=± 12</m:t>
        </m:r>
      </m:oMath>
      <w:r w:rsidR="00F522E4">
        <w:rPr>
          <w:lang w:val="en-US" w:eastAsia="ja-JP"/>
        </w:rPr>
        <w:t>dB.</w:t>
      </w:r>
    </w:p>
    <w:p w14:paraId="7644EE11" w14:textId="77777777" w:rsidR="00432C4D" w:rsidRDefault="00432C4D" w:rsidP="00432C4D">
      <w:pPr>
        <w:pStyle w:val="B2"/>
        <w:keepNext/>
        <w:ind w:left="0" w:firstLine="0"/>
        <w:jc w:val="center"/>
      </w:pPr>
      <w:r w:rsidRPr="00432C4D">
        <w:rPr>
          <w:noProof/>
          <w:lang w:val="en-US" w:eastAsia="ja-JP"/>
        </w:rPr>
        <w:drawing>
          <wp:inline distT="0" distB="0" distL="0" distR="0" wp14:anchorId="772CBBC9" wp14:editId="3D0B7E0D">
            <wp:extent cx="5322570" cy="399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3E85A252" w14:textId="5544156F" w:rsidR="00432C4D" w:rsidRDefault="00432C4D" w:rsidP="00432C4D">
      <w:pPr>
        <w:pStyle w:val="Caption"/>
        <w:jc w:val="center"/>
      </w:pPr>
      <w:bookmarkStart w:id="15" w:name="_Ref23324911"/>
      <w:r>
        <w:t xml:space="preserve">Figure </w:t>
      </w:r>
      <w:r>
        <w:fldChar w:fldCharType="begin"/>
      </w:r>
      <w:r>
        <w:instrText xml:space="preserve"> SEQ Figure \* ARABIC </w:instrText>
      </w:r>
      <w:r>
        <w:fldChar w:fldCharType="separate"/>
      </w:r>
      <w:r w:rsidR="00325388">
        <w:rPr>
          <w:noProof/>
        </w:rPr>
        <w:t>5</w:t>
      </w:r>
      <w:r>
        <w:fldChar w:fldCharType="end"/>
      </w:r>
      <w:bookmarkEnd w:id="15"/>
      <w:r>
        <w:t>. CDF of the pathloss experienced by a child node when backhauling to the respective donor node</w:t>
      </w:r>
    </w:p>
    <w:p w14:paraId="360F5949" w14:textId="248B66B0" w:rsidR="00A40C2C" w:rsidRDefault="00A40C2C" w:rsidP="00A40C2C"/>
    <w:p w14:paraId="12EF34D3" w14:textId="21A2C523" w:rsidR="00325388" w:rsidRDefault="00325388" w:rsidP="00A40C2C">
      <w:r>
        <w:fldChar w:fldCharType="begin"/>
      </w:r>
      <w:r>
        <w:instrText xml:space="preserve"> REF _Ref23327228 \h </w:instrText>
      </w:r>
      <w:r>
        <w:fldChar w:fldCharType="separate"/>
      </w:r>
      <w:r>
        <w:t xml:space="preserve">Figure </w:t>
      </w:r>
      <w:r>
        <w:rPr>
          <w:noProof/>
        </w:rPr>
        <w:t>6</w:t>
      </w:r>
      <w:r>
        <w:fldChar w:fldCharType="end"/>
      </w:r>
      <w:r w:rsidR="00522464">
        <w:t xml:space="preserve"> shows a comparison of the IAB-MT transmitted power CDFs </w:t>
      </w:r>
      <w:r w:rsidR="00FB6877">
        <w:t>for different values of minimum output power.</w:t>
      </w:r>
      <w:r w:rsidR="00513C76">
        <w:t xml:space="preserve"> Notice that</w:t>
      </w:r>
      <w:r w:rsidR="00E04FEE">
        <w:t xml:space="preserve"> with -10dBm minimum output power, ~90% of IAB-MT</w:t>
      </w:r>
      <w:r w:rsidR="00410E77">
        <w:t xml:space="preserve">s hit the output power floor whereas with 0dBm </w:t>
      </w:r>
      <w:proofErr w:type="gramStart"/>
      <w:r w:rsidR="00410E77">
        <w:t>all of</w:t>
      </w:r>
      <w:proofErr w:type="gramEnd"/>
      <w:r w:rsidR="00410E77">
        <w:t xml:space="preserve"> IAB-MTs hit the 0dBm floor. This means that </w:t>
      </w:r>
      <w:r w:rsidR="00E05D2F">
        <w:t xml:space="preserve">the received SNR is up to 10dB and 20dB </w:t>
      </w:r>
      <w:r w:rsidR="00213862">
        <w:t>higher than needed for -10dBm and 0dBm minimum output power, respectively.</w:t>
      </w:r>
      <w:r w:rsidR="00C85A65">
        <w:t xml:space="preserve"> </w:t>
      </w:r>
      <w:r w:rsidR="0060793F">
        <w:t xml:space="preserve">To understand the </w:t>
      </w:r>
      <w:r w:rsidR="00B37CAA">
        <w:t xml:space="preserve">relative </w:t>
      </w:r>
      <w:r w:rsidR="0060793F">
        <w:t>implications</w:t>
      </w:r>
      <w:r w:rsidR="00B37CAA">
        <w:t xml:space="preserve">, </w:t>
      </w:r>
      <w:r w:rsidR="004B68F4">
        <w:t>let us consider a power controlled backhaul UL channel</w:t>
      </w:r>
      <w:r w:rsidR="001A7162">
        <w:t xml:space="preserve"> with 33dBm Pcmax, 200MHz of channel BW and 10dB noise figure at IAB-DU receiver.</w:t>
      </w:r>
      <w:r w:rsidR="00862AF5">
        <w:t xml:space="preserve"> </w:t>
      </w:r>
      <w:r w:rsidR="00D76267">
        <w:t xml:space="preserve">If we </w:t>
      </w:r>
      <w:r w:rsidR="00A35510">
        <w:t xml:space="preserve">target a received SNR of 22dB, </w:t>
      </w:r>
      <w:r w:rsidR="005C0D66">
        <w:t xml:space="preserve">we need a received power of -59dBm </w:t>
      </w:r>
      <w:r w:rsidR="00A74AF7">
        <w:t>for</w:t>
      </w:r>
      <w:r w:rsidR="005C0D66">
        <w:t xml:space="preserve"> a noise floor of -81dBm.</w:t>
      </w:r>
      <w:r w:rsidR="00E62BFA">
        <w:t xml:space="preserve"> However, </w:t>
      </w:r>
      <w:r w:rsidR="000438D6">
        <w:t xml:space="preserve">if we limit the minimum output power to -10dBm or even 0dBm, </w:t>
      </w:r>
      <w:r w:rsidR="00390EFE">
        <w:t>we</w:t>
      </w:r>
      <w:r w:rsidR="007E1B78">
        <w:t xml:space="preserve"> may not be able to lower the transmit power to the necessary level and</w:t>
      </w:r>
      <w:r w:rsidR="00390EFE">
        <w:t xml:space="preserve"> would </w:t>
      </w:r>
      <w:r w:rsidR="006F468B">
        <w:t xml:space="preserve">end up </w:t>
      </w:r>
      <w:r w:rsidR="00390EFE">
        <w:t>receiv</w:t>
      </w:r>
      <w:r w:rsidR="006F468B">
        <w:t>ing</w:t>
      </w:r>
      <w:r w:rsidR="00390EFE">
        <w:t xml:space="preserve"> a power</w:t>
      </w:r>
      <w:r w:rsidR="006B5E24">
        <w:t xml:space="preserve"> larger than -59dBm </w:t>
      </w:r>
      <w:r w:rsidR="00231C10">
        <w:t xml:space="preserve">that may </w:t>
      </w:r>
      <w:r w:rsidR="008C382D">
        <w:t>trigger receiver non-linearities</w:t>
      </w:r>
      <w:r w:rsidR="00277FC0">
        <w:t>.</w:t>
      </w:r>
      <w:r w:rsidR="00816ABE">
        <w:t xml:space="preserve"> </w:t>
      </w:r>
      <w:r w:rsidR="00300F21">
        <w:t>As an example,</w:t>
      </w:r>
      <w:r w:rsidR="00A7046B">
        <w:t xml:space="preserve"> a </w:t>
      </w:r>
      <w:r w:rsidR="00357FA9">
        <w:t>local</w:t>
      </w:r>
      <w:r w:rsidR="00A7046B">
        <w:t xml:space="preserve"> </w:t>
      </w:r>
      <w:r w:rsidR="000C524E">
        <w:t>area</w:t>
      </w:r>
      <w:r w:rsidR="00A7046B">
        <w:t xml:space="preserve"> base station </w:t>
      </w:r>
      <w:r w:rsidR="00300F21">
        <w:t xml:space="preserve">has a </w:t>
      </w:r>
      <w:r w:rsidR="00A7046B">
        <w:t>reference sensitivity</w:t>
      </w:r>
      <w:r w:rsidR="00EF7E34">
        <w:t xml:space="preserve"> that</w:t>
      </w:r>
      <w:r w:rsidR="00A7046B">
        <w:t xml:space="preserve"> </w:t>
      </w:r>
      <w:r w:rsidR="00353030">
        <w:t>can be as large as</w:t>
      </w:r>
      <w:r w:rsidR="00A7046B">
        <w:t xml:space="preserve"> -</w:t>
      </w:r>
      <w:r w:rsidR="002A77BA">
        <w:t>86</w:t>
      </w:r>
      <w:r w:rsidR="00A7046B">
        <w:t>dBm</w:t>
      </w:r>
      <w:r w:rsidR="004956C9">
        <w:t xml:space="preserve">, that maps to an ACS requirement of </w:t>
      </w:r>
      <w:r w:rsidR="002F2D23">
        <w:t>-</w:t>
      </w:r>
      <w:r w:rsidR="00357FA9">
        <w:t>58.6</w:t>
      </w:r>
      <w:r w:rsidR="002F2D23">
        <w:t>dBm</w:t>
      </w:r>
      <w:r w:rsidR="005F0E1C">
        <w:t xml:space="preserve"> and IBB requirement of -</w:t>
      </w:r>
      <w:r w:rsidR="00E04358">
        <w:t>5</w:t>
      </w:r>
      <w:r w:rsidR="00357FA9">
        <w:t>3</w:t>
      </w:r>
      <w:r w:rsidR="00E04358">
        <w:t>dBm.</w:t>
      </w:r>
      <w:r w:rsidR="00EF7E34">
        <w:t xml:space="preserve"> If now the receiver</w:t>
      </w:r>
      <w:r w:rsidR="00D120CA">
        <w:t xml:space="preserve"> linearity point is calibrated to support the tighter blocking spec, </w:t>
      </w:r>
      <w:r w:rsidR="00706B0F">
        <w:t>values</w:t>
      </w:r>
      <w:r w:rsidR="002E17A2">
        <w:t xml:space="preserve"> of </w:t>
      </w:r>
      <w:r w:rsidR="0040630B">
        <w:t xml:space="preserve">cumulative </w:t>
      </w:r>
      <w:r w:rsidR="002E17A2">
        <w:t>received power</w:t>
      </w:r>
      <w:r w:rsidR="00E73C62">
        <w:t xml:space="preserve"> above </w:t>
      </w:r>
      <w:r w:rsidR="002E17A2">
        <w:t>-53</w:t>
      </w:r>
      <w:r w:rsidR="00E73C62">
        <w:t xml:space="preserve">dBm </w:t>
      </w:r>
      <w:r w:rsidR="007E2147">
        <w:t xml:space="preserve">may cause the receiver to </w:t>
      </w:r>
      <w:r w:rsidR="00A84005">
        <w:t>operate in its non-linear region.</w:t>
      </w:r>
      <w:r w:rsidR="00FE7A8C">
        <w:t xml:space="preserve"> </w:t>
      </w:r>
      <w:r w:rsidR="00041734">
        <w:t>Hence, definition of a proper minimum output power requirement is fundamental</w:t>
      </w:r>
      <w:r w:rsidR="00261317">
        <w:t xml:space="preserve"> not only</w:t>
      </w:r>
      <w:r w:rsidR="00041734">
        <w:t xml:space="preserve"> </w:t>
      </w:r>
      <w:r w:rsidR="00AD4438">
        <w:t>to guarantee minimum degradation to an adjacent channel system</w:t>
      </w:r>
      <w:r w:rsidR="00261317">
        <w:t xml:space="preserve"> but also to ensure </w:t>
      </w:r>
      <w:r w:rsidR="006F2D10">
        <w:t>proper functioning of the IAB system.</w:t>
      </w:r>
    </w:p>
    <w:p w14:paraId="7C719BFD" w14:textId="19954606" w:rsidR="0007479A" w:rsidRDefault="0007479A" w:rsidP="0007479A">
      <w:pPr>
        <w:pStyle w:val="Caption"/>
      </w:pPr>
      <w:bookmarkStart w:id="16" w:name="_Ref23337864"/>
      <w:r>
        <w:t xml:space="preserve">Observation </w:t>
      </w:r>
      <w:r>
        <w:fldChar w:fldCharType="begin"/>
      </w:r>
      <w:r>
        <w:instrText xml:space="preserve"> SEQ Observation \* ARABIC </w:instrText>
      </w:r>
      <w:r>
        <w:fldChar w:fldCharType="separate"/>
      </w:r>
      <w:r>
        <w:rPr>
          <w:noProof/>
        </w:rPr>
        <w:t>4</w:t>
      </w:r>
      <w:r>
        <w:fldChar w:fldCharType="end"/>
      </w:r>
      <w:r>
        <w:t>: definition of</w:t>
      </w:r>
      <w:r w:rsidR="00422BD4">
        <w:t xml:space="preserve"> IAB-MT</w:t>
      </w:r>
      <w:r>
        <w:t xml:space="preserve"> minimum output power requirement </w:t>
      </w:r>
      <w:r w:rsidR="0038250D">
        <w:t xml:space="preserve">should target </w:t>
      </w:r>
      <w:r w:rsidR="0038250D" w:rsidRPr="0038250D">
        <w:t xml:space="preserve">minimum degradation to an adjacent channel system </w:t>
      </w:r>
      <w:r w:rsidR="003516CC">
        <w:t>and minimum desensitization of IAB-DU receiver</w:t>
      </w:r>
      <w:bookmarkEnd w:id="16"/>
    </w:p>
    <w:p w14:paraId="0FAE75A4" w14:textId="77777777" w:rsidR="00325388" w:rsidRDefault="00F2525B" w:rsidP="00325388">
      <w:pPr>
        <w:keepNext/>
        <w:jc w:val="center"/>
      </w:pPr>
      <w:r w:rsidRPr="00F2525B">
        <w:rPr>
          <w:noProof/>
        </w:rPr>
        <w:lastRenderedPageBreak/>
        <w:drawing>
          <wp:inline distT="0" distB="0" distL="0" distR="0" wp14:anchorId="358058FE" wp14:editId="225E2D36">
            <wp:extent cx="5322570" cy="399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27466C10" w14:textId="33D59A40" w:rsidR="00A40C2C" w:rsidRPr="00A40C2C" w:rsidRDefault="00325388" w:rsidP="00325388">
      <w:pPr>
        <w:pStyle w:val="Caption"/>
        <w:jc w:val="center"/>
      </w:pPr>
      <w:bookmarkStart w:id="17" w:name="_Ref23327228"/>
      <w:r>
        <w:t xml:space="preserve">Figure </w:t>
      </w:r>
      <w:r>
        <w:fldChar w:fldCharType="begin"/>
      </w:r>
      <w:r>
        <w:instrText xml:space="preserve"> SEQ Figure \* ARABIC </w:instrText>
      </w:r>
      <w:r>
        <w:fldChar w:fldCharType="separate"/>
      </w:r>
      <w:r>
        <w:rPr>
          <w:noProof/>
        </w:rPr>
        <w:t>6</w:t>
      </w:r>
      <w:r>
        <w:fldChar w:fldCharType="end"/>
      </w:r>
      <w:bookmarkEnd w:id="17"/>
      <w:r>
        <w:t>. IAB-MT transmitted power CDF</w:t>
      </w:r>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44C423A3" w14:textId="5C8776B7" w:rsidR="00593032" w:rsidRDefault="00450426" w:rsidP="008003A2">
      <w:pPr>
        <w:rPr>
          <w:lang w:val="en-US"/>
        </w:rPr>
      </w:pPr>
      <w:r>
        <w:rPr>
          <w:lang w:val="en-US"/>
        </w:rPr>
        <w:t>In this contribution we presented a</w:t>
      </w:r>
      <w:r w:rsidR="000358DF">
        <w:rPr>
          <w:lang w:val="en-US"/>
        </w:rPr>
        <w:t>n analysis</w:t>
      </w:r>
      <w:r w:rsidR="005658E2">
        <w:rPr>
          <w:lang w:val="en-US"/>
        </w:rPr>
        <w:t xml:space="preserve"> </w:t>
      </w:r>
      <w:r w:rsidR="00121D27">
        <w:rPr>
          <w:lang w:val="en-US"/>
        </w:rPr>
        <w:t>complementary</w:t>
      </w:r>
      <w:r>
        <w:rPr>
          <w:lang w:val="en-US"/>
        </w:rPr>
        <w:t xml:space="preserve"> </w:t>
      </w:r>
      <w:r w:rsidR="00121D27">
        <w:rPr>
          <w:lang w:val="en-US"/>
        </w:rPr>
        <w:t xml:space="preserve">to </w:t>
      </w:r>
      <w:r w:rsidR="00121D27">
        <w:rPr>
          <w:lang w:val="en-US"/>
        </w:rPr>
        <w:fldChar w:fldCharType="begin"/>
      </w:r>
      <w:r w:rsidR="00121D27">
        <w:rPr>
          <w:lang w:val="en-US"/>
        </w:rPr>
        <w:instrText xml:space="preserve"> REF _Ref20815986 \n \h </w:instrText>
      </w:r>
      <w:r w:rsidR="00121D27">
        <w:rPr>
          <w:lang w:val="en-US"/>
        </w:rPr>
      </w:r>
      <w:r w:rsidR="00121D27">
        <w:rPr>
          <w:lang w:val="en-US"/>
        </w:rPr>
        <w:fldChar w:fldCharType="separate"/>
      </w:r>
      <w:r w:rsidR="00121D27">
        <w:rPr>
          <w:lang w:val="en-US"/>
        </w:rPr>
        <w:t>[7]</w:t>
      </w:r>
      <w:r w:rsidR="00121D27">
        <w:rPr>
          <w:lang w:val="en-US"/>
        </w:rPr>
        <w:fldChar w:fldCharType="end"/>
      </w:r>
      <w:r w:rsidR="00121D27">
        <w:rPr>
          <w:lang w:val="en-US"/>
        </w:rPr>
        <w:t xml:space="preserve"> on</w:t>
      </w:r>
      <w:r>
        <w:rPr>
          <w:lang w:val="en-US"/>
        </w:rPr>
        <w:t xml:space="preserve"> the impact to network performance when an NR network and an IAB network operate in adjacent frequency channels</w:t>
      </w:r>
      <w:r w:rsidR="005658E2">
        <w:rPr>
          <w:lang w:val="en-US"/>
        </w:rPr>
        <w:t xml:space="preserve">, based on the simulation assumptions agreed in </w:t>
      </w:r>
      <w:r w:rsidR="005658E2">
        <w:rPr>
          <w:lang w:val="en-US"/>
        </w:rPr>
        <w:fldChar w:fldCharType="begin"/>
      </w:r>
      <w:r w:rsidR="005658E2">
        <w:rPr>
          <w:lang w:val="en-US"/>
        </w:rPr>
        <w:instrText xml:space="preserve"> REF _Ref15981963 \r \h </w:instrText>
      </w:r>
      <w:r w:rsidR="005658E2">
        <w:rPr>
          <w:lang w:val="en-US"/>
        </w:rPr>
      </w:r>
      <w:r w:rsidR="005658E2">
        <w:rPr>
          <w:lang w:val="en-US"/>
        </w:rPr>
        <w:fldChar w:fldCharType="separate"/>
      </w:r>
      <w:r w:rsidR="005658E2">
        <w:rPr>
          <w:lang w:val="en-US"/>
        </w:rPr>
        <w:t>[4]</w:t>
      </w:r>
      <w:r w:rsidR="005658E2">
        <w:rPr>
          <w:lang w:val="en-US"/>
        </w:rPr>
        <w:fldChar w:fldCharType="end"/>
      </w:r>
      <w:r w:rsidR="00121D27">
        <w:rPr>
          <w:lang w:val="en-US"/>
        </w:rPr>
        <w:t xml:space="preserve"> for FR2.</w:t>
      </w:r>
    </w:p>
    <w:p w14:paraId="5DEF9602" w14:textId="769CE9DE" w:rsidR="00450426" w:rsidRDefault="00AB5F7C" w:rsidP="008003A2">
      <w:pPr>
        <w:rPr>
          <w:lang w:val="en-US"/>
        </w:rPr>
      </w:pPr>
      <w:r>
        <w:rPr>
          <w:lang w:val="en-US"/>
        </w:rPr>
        <w:t>W</w:t>
      </w:r>
      <w:r w:rsidR="00A0257F">
        <w:rPr>
          <w:lang w:val="en-US"/>
        </w:rPr>
        <w:t xml:space="preserve">e analyzed the degradation of NR UL </w:t>
      </w:r>
      <w:r w:rsidR="00593032">
        <w:rPr>
          <w:lang w:val="en-US"/>
        </w:rPr>
        <w:t>and IAB DL network performance</w:t>
      </w:r>
      <w:r w:rsidR="00F16FCA">
        <w:rPr>
          <w:lang w:val="en-US"/>
        </w:rPr>
        <w:t xml:space="preserve"> when subject to adjacent channel interference</w:t>
      </w:r>
      <w:r w:rsidR="00593032">
        <w:rPr>
          <w:lang w:val="en-US"/>
        </w:rPr>
        <w:t xml:space="preserve"> and made the following observations</w:t>
      </w:r>
      <w:r w:rsidR="00E14472">
        <w:rPr>
          <w:lang w:val="en-US"/>
        </w:rPr>
        <w:t xml:space="preserve"> and proposals</w:t>
      </w:r>
      <w:r w:rsidR="00593032">
        <w:rPr>
          <w:lang w:val="en-US"/>
        </w:rPr>
        <w:t>:</w:t>
      </w:r>
    </w:p>
    <w:p w14:paraId="7CC4EBF2" w14:textId="5D815CCD" w:rsidR="00D75D5D" w:rsidRPr="00B55AA9" w:rsidRDefault="00D75D5D" w:rsidP="008003A2">
      <w:pPr>
        <w:rPr>
          <w:b/>
          <w:bCs/>
          <w:lang w:val="en-US"/>
        </w:rPr>
      </w:pPr>
      <w:r w:rsidRPr="00B55AA9">
        <w:rPr>
          <w:b/>
          <w:bCs/>
          <w:lang w:val="en-US"/>
        </w:rPr>
        <w:fldChar w:fldCharType="begin"/>
      </w:r>
      <w:r w:rsidRPr="00B55AA9">
        <w:rPr>
          <w:b/>
          <w:bCs/>
          <w:lang w:val="en-US"/>
        </w:rPr>
        <w:instrText xml:space="preserve"> REF _Ref23337830 \h </w:instrText>
      </w:r>
      <w:r w:rsidR="00B55AA9">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Observation </w:t>
      </w:r>
      <w:r w:rsidRPr="00B55AA9">
        <w:rPr>
          <w:b/>
          <w:bCs/>
          <w:noProof/>
        </w:rPr>
        <w:t>1</w:t>
      </w:r>
      <w:r w:rsidRPr="00B55AA9">
        <w:rPr>
          <w:b/>
          <w:bCs/>
        </w:rPr>
        <w:t>: 20dB IAB MT ACLR is required for the case of -20dBm minimum output power at IAB MT</w:t>
      </w:r>
      <w:r w:rsidRPr="00B55AA9">
        <w:rPr>
          <w:b/>
          <w:bCs/>
          <w:lang w:val="en-US"/>
        </w:rPr>
        <w:fldChar w:fldCharType="end"/>
      </w:r>
    </w:p>
    <w:p w14:paraId="633046C4" w14:textId="46D2076A" w:rsidR="00D75D5D" w:rsidRPr="00B55AA9" w:rsidRDefault="00D75D5D" w:rsidP="008003A2">
      <w:pPr>
        <w:rPr>
          <w:b/>
          <w:bCs/>
          <w:lang w:val="en-US"/>
        </w:rPr>
      </w:pPr>
      <w:r w:rsidRPr="00B55AA9">
        <w:rPr>
          <w:b/>
          <w:bCs/>
          <w:lang w:val="en-US"/>
        </w:rPr>
        <w:fldChar w:fldCharType="begin"/>
      </w:r>
      <w:r w:rsidRPr="00B55AA9">
        <w:rPr>
          <w:b/>
          <w:bCs/>
          <w:lang w:val="en-US"/>
        </w:rPr>
        <w:instrText xml:space="preserve"> REF _Ref23337840 \h </w:instrText>
      </w:r>
      <w:r w:rsidR="00B55AA9">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Observation </w:t>
      </w:r>
      <w:r w:rsidRPr="00B55AA9">
        <w:rPr>
          <w:b/>
          <w:bCs/>
          <w:noProof/>
        </w:rPr>
        <w:t>2</w:t>
      </w:r>
      <w:r w:rsidRPr="00B55AA9">
        <w:rPr>
          <w:b/>
          <w:bCs/>
        </w:rPr>
        <w:t>: 25dB IAB MT ACLR is required for the case of -10dBm minimum output power at IAB MT considering a minimum distance between donor and child IAB nodes of 50m</w:t>
      </w:r>
      <w:r w:rsidRPr="00B55AA9">
        <w:rPr>
          <w:b/>
          <w:bCs/>
          <w:lang w:val="en-US"/>
        </w:rPr>
        <w:fldChar w:fldCharType="end"/>
      </w:r>
    </w:p>
    <w:p w14:paraId="1F901691" w14:textId="02735510" w:rsidR="00B55AA9" w:rsidRPr="00B55AA9" w:rsidRDefault="00B55AA9" w:rsidP="008003A2">
      <w:pPr>
        <w:rPr>
          <w:b/>
          <w:bCs/>
          <w:lang w:val="en-US"/>
        </w:rPr>
      </w:pPr>
      <w:r w:rsidRPr="00B55AA9">
        <w:rPr>
          <w:b/>
          <w:bCs/>
          <w:lang w:val="en-US"/>
        </w:rPr>
        <w:fldChar w:fldCharType="begin"/>
      </w:r>
      <w:r w:rsidRPr="00B55AA9">
        <w:rPr>
          <w:b/>
          <w:bCs/>
          <w:lang w:val="en-US"/>
        </w:rPr>
        <w:instrText xml:space="preserve"> REF _Ref23337847 \h </w:instrText>
      </w:r>
      <w:r>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Observation </w:t>
      </w:r>
      <w:r w:rsidRPr="00B55AA9">
        <w:rPr>
          <w:b/>
          <w:bCs/>
          <w:noProof/>
        </w:rPr>
        <w:t>3</w:t>
      </w:r>
      <w:r w:rsidRPr="00B55AA9">
        <w:rPr>
          <w:b/>
          <w:bCs/>
        </w:rPr>
        <w:t>: IAB transmitter should be able to handle a power dynamic range larger than 33dB in case of IAB MT and DU shared architecture</w:t>
      </w:r>
      <w:r w:rsidRPr="00B55AA9">
        <w:rPr>
          <w:b/>
          <w:bCs/>
          <w:lang w:val="en-US"/>
        </w:rPr>
        <w:fldChar w:fldCharType="end"/>
      </w:r>
    </w:p>
    <w:p w14:paraId="386A58BC" w14:textId="1D92FB57" w:rsidR="00B55AA9" w:rsidRPr="00B55AA9" w:rsidRDefault="00B55AA9" w:rsidP="008003A2">
      <w:pPr>
        <w:rPr>
          <w:b/>
          <w:bCs/>
          <w:lang w:val="en-US"/>
        </w:rPr>
      </w:pPr>
      <w:r w:rsidRPr="00B55AA9">
        <w:rPr>
          <w:b/>
          <w:bCs/>
          <w:lang w:val="en-US"/>
        </w:rPr>
        <w:fldChar w:fldCharType="begin"/>
      </w:r>
      <w:r w:rsidRPr="00B55AA9">
        <w:rPr>
          <w:b/>
          <w:bCs/>
          <w:lang w:val="en-US"/>
        </w:rPr>
        <w:instrText xml:space="preserve"> REF _Ref23337854 \h </w:instrText>
      </w:r>
      <w:r>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Proposal </w:t>
      </w:r>
      <w:r w:rsidRPr="00B55AA9">
        <w:rPr>
          <w:b/>
          <w:bCs/>
          <w:noProof/>
        </w:rPr>
        <w:t>1</w:t>
      </w:r>
      <w:r w:rsidRPr="00B55AA9">
        <w:rPr>
          <w:b/>
          <w:bCs/>
        </w:rPr>
        <w:t>: define -10dBm TRP as the IAB MT minimum output power requirement in FR2</w:t>
      </w:r>
      <w:r w:rsidRPr="00B55AA9">
        <w:rPr>
          <w:b/>
          <w:bCs/>
          <w:lang w:val="en-US"/>
        </w:rPr>
        <w:fldChar w:fldCharType="end"/>
      </w:r>
    </w:p>
    <w:p w14:paraId="2D9C2F73" w14:textId="2AC0F8C0" w:rsidR="00B55AA9" w:rsidRPr="00B55AA9" w:rsidRDefault="00B55AA9" w:rsidP="008003A2">
      <w:pPr>
        <w:rPr>
          <w:b/>
          <w:bCs/>
          <w:lang w:val="en-US"/>
        </w:rPr>
      </w:pPr>
      <w:r w:rsidRPr="00B55AA9">
        <w:rPr>
          <w:b/>
          <w:bCs/>
          <w:lang w:val="en-US"/>
        </w:rPr>
        <w:fldChar w:fldCharType="begin"/>
      </w:r>
      <w:r w:rsidRPr="00B55AA9">
        <w:rPr>
          <w:b/>
          <w:bCs/>
          <w:lang w:val="en-US"/>
        </w:rPr>
        <w:instrText xml:space="preserve"> REF _Ref23337858 \h </w:instrText>
      </w:r>
      <w:r>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Proposal </w:t>
      </w:r>
      <w:r w:rsidRPr="00B55AA9">
        <w:rPr>
          <w:b/>
          <w:bCs/>
          <w:noProof/>
        </w:rPr>
        <w:t>2</w:t>
      </w:r>
      <w:r w:rsidRPr="00B55AA9">
        <w:rPr>
          <w:b/>
          <w:bCs/>
        </w:rPr>
        <w:t>: define 24dB IAB MT ACLR requirement in FR2</w:t>
      </w:r>
      <w:r w:rsidRPr="00B55AA9">
        <w:rPr>
          <w:b/>
          <w:bCs/>
          <w:lang w:val="en-US"/>
        </w:rPr>
        <w:fldChar w:fldCharType="end"/>
      </w:r>
    </w:p>
    <w:p w14:paraId="513C0474" w14:textId="48139473" w:rsidR="00B55AA9" w:rsidRPr="00B55AA9" w:rsidRDefault="00B55AA9" w:rsidP="008003A2">
      <w:pPr>
        <w:rPr>
          <w:b/>
          <w:bCs/>
          <w:lang w:val="en-US"/>
        </w:rPr>
      </w:pPr>
      <w:r w:rsidRPr="00B55AA9">
        <w:rPr>
          <w:b/>
          <w:bCs/>
          <w:lang w:val="en-US"/>
        </w:rPr>
        <w:fldChar w:fldCharType="begin"/>
      </w:r>
      <w:r w:rsidRPr="00B55AA9">
        <w:rPr>
          <w:b/>
          <w:bCs/>
          <w:lang w:val="en-US"/>
        </w:rPr>
        <w:instrText xml:space="preserve"> REF _Ref23337864 \h </w:instrText>
      </w:r>
      <w:r>
        <w:rPr>
          <w:b/>
          <w:bCs/>
          <w:lang w:val="en-US"/>
        </w:rPr>
        <w:instrText xml:space="preserve"> \* MERGEFORMAT </w:instrText>
      </w:r>
      <w:r w:rsidRPr="00B55AA9">
        <w:rPr>
          <w:b/>
          <w:bCs/>
          <w:lang w:val="en-US"/>
        </w:rPr>
      </w:r>
      <w:r w:rsidRPr="00B55AA9">
        <w:rPr>
          <w:b/>
          <w:bCs/>
          <w:lang w:val="en-US"/>
        </w:rPr>
        <w:fldChar w:fldCharType="separate"/>
      </w:r>
      <w:r w:rsidRPr="00B55AA9">
        <w:rPr>
          <w:b/>
          <w:bCs/>
        </w:rPr>
        <w:t xml:space="preserve">Observation </w:t>
      </w:r>
      <w:r w:rsidRPr="00B55AA9">
        <w:rPr>
          <w:b/>
          <w:bCs/>
          <w:noProof/>
        </w:rPr>
        <w:t>4</w:t>
      </w:r>
      <w:r w:rsidRPr="00B55AA9">
        <w:rPr>
          <w:b/>
          <w:bCs/>
        </w:rPr>
        <w:t>: definition of IAB-MT minimum output power requirement should target minimum degradation to an adjacent channel system and minimum desensitization of IAB-DU receiver</w:t>
      </w:r>
      <w:r w:rsidRPr="00B55AA9">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8" w:name="_Ref4485324"/>
      <w:bookmarkStart w:id="19" w:name="_Ref4573247"/>
      <w:r w:rsidRPr="000C5EDD">
        <w:rPr>
          <w:lang w:val="en-US"/>
        </w:rPr>
        <w:t>RP-18</w:t>
      </w:r>
      <w:bookmarkEnd w:id="18"/>
      <w:r w:rsidR="00AB04EF">
        <w:rPr>
          <w:lang w:val="en-US"/>
        </w:rPr>
        <w:t>2882, “</w:t>
      </w:r>
      <w:r w:rsidR="00AB04EF" w:rsidRPr="00AB04EF">
        <w:rPr>
          <w:lang w:val="en-US"/>
        </w:rPr>
        <w:t>New WID: Integrated Access and Backhaul for NR</w:t>
      </w:r>
      <w:r w:rsidR="00AB04EF">
        <w:rPr>
          <w:lang w:val="en-US"/>
        </w:rPr>
        <w:t>”, Qualcomm Incorporated.</w:t>
      </w:r>
      <w:bookmarkEnd w:id="19"/>
    </w:p>
    <w:p w14:paraId="0DCF129F" w14:textId="6FDCAD1C" w:rsidR="000D41EC" w:rsidRDefault="006E0A18" w:rsidP="006E0A18">
      <w:pPr>
        <w:pStyle w:val="ListParagraph"/>
        <w:numPr>
          <w:ilvl w:val="0"/>
          <w:numId w:val="2"/>
        </w:numPr>
        <w:rPr>
          <w:lang w:val="en-US"/>
        </w:rPr>
      </w:pPr>
      <w:bookmarkStart w:id="20"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20"/>
    </w:p>
    <w:p w14:paraId="7FE9FF3B" w14:textId="5FF9A3F6" w:rsidR="00072F1F" w:rsidRDefault="00072F1F" w:rsidP="006E0A18">
      <w:pPr>
        <w:pStyle w:val="ListParagraph"/>
        <w:numPr>
          <w:ilvl w:val="0"/>
          <w:numId w:val="2"/>
        </w:numPr>
        <w:rPr>
          <w:lang w:val="en-US"/>
        </w:rPr>
      </w:pPr>
      <w:bookmarkStart w:id="21" w:name="_Ref4581330"/>
      <w:r>
        <w:rPr>
          <w:lang w:val="en-US"/>
        </w:rPr>
        <w:t>3GPP TR 38.874, “</w:t>
      </w:r>
      <w:r w:rsidRPr="00072F1F">
        <w:rPr>
          <w:lang w:val="en-US"/>
        </w:rPr>
        <w:t>Study on Integrated Access and Backhaul</w:t>
      </w:r>
      <w:r>
        <w:rPr>
          <w:lang w:val="en-US"/>
        </w:rPr>
        <w:t>”.</w:t>
      </w:r>
      <w:bookmarkEnd w:id="21"/>
    </w:p>
    <w:p w14:paraId="0713F5A1" w14:textId="1308FE6D" w:rsidR="00F8079B" w:rsidRDefault="00F8079B" w:rsidP="006E0A18">
      <w:pPr>
        <w:pStyle w:val="ListParagraph"/>
        <w:numPr>
          <w:ilvl w:val="0"/>
          <w:numId w:val="2"/>
        </w:numPr>
        <w:rPr>
          <w:lang w:val="en-US"/>
        </w:rPr>
      </w:pPr>
      <w:bookmarkStart w:id="22" w:name="_Ref15981963"/>
      <w:r>
        <w:rPr>
          <w:lang w:val="en-US"/>
        </w:rPr>
        <w:t>R4-1907825, “</w:t>
      </w:r>
      <w:r w:rsidRPr="00F8079B">
        <w:rPr>
          <w:lang w:val="en-US"/>
        </w:rPr>
        <w:t>WF on simulation assumptions for IAB co-existence study</w:t>
      </w:r>
      <w:r>
        <w:rPr>
          <w:lang w:val="en-US"/>
        </w:rPr>
        <w:t>”, Qualcomm Incorporated.</w:t>
      </w:r>
      <w:bookmarkEnd w:id="22"/>
    </w:p>
    <w:p w14:paraId="5B155A3D" w14:textId="114574DB" w:rsidR="00680C19" w:rsidRDefault="00680C19" w:rsidP="00680C19">
      <w:pPr>
        <w:pStyle w:val="ListParagraph"/>
        <w:numPr>
          <w:ilvl w:val="0"/>
          <w:numId w:val="2"/>
        </w:numPr>
        <w:rPr>
          <w:lang w:val="en-US"/>
        </w:rPr>
      </w:pPr>
      <w:bookmarkStart w:id="23" w:name="_Ref16505260"/>
      <w:r w:rsidRPr="00680C19">
        <w:rPr>
          <w:lang w:val="en-US"/>
        </w:rPr>
        <w:t>R4-1905104, “IAB RAN4 Work Plan”, Qualcomm Incorporated.</w:t>
      </w:r>
      <w:bookmarkEnd w:id="23"/>
    </w:p>
    <w:p w14:paraId="30A09D6C" w14:textId="5C30B8F3" w:rsidR="008C0199" w:rsidRDefault="008C0199" w:rsidP="00680C19">
      <w:pPr>
        <w:pStyle w:val="ListParagraph"/>
        <w:numPr>
          <w:ilvl w:val="0"/>
          <w:numId w:val="2"/>
        </w:numPr>
        <w:rPr>
          <w:lang w:val="en-US"/>
        </w:rPr>
      </w:pPr>
      <w:bookmarkStart w:id="24" w:name="_Ref20761223"/>
      <w:r>
        <w:rPr>
          <w:lang w:val="en-US"/>
        </w:rPr>
        <w:lastRenderedPageBreak/>
        <w:t>R4-1910589</w:t>
      </w:r>
      <w:r w:rsidR="00612DA4">
        <w:rPr>
          <w:lang w:val="en-US"/>
        </w:rPr>
        <w:t>, “</w:t>
      </w:r>
      <w:r w:rsidR="009001F2" w:rsidRPr="009001F2">
        <w:rPr>
          <w:lang w:val="en-US"/>
        </w:rPr>
        <w:t>IAB Ad Hoc meeting minutes</w:t>
      </w:r>
      <w:r w:rsidR="00612DA4">
        <w:rPr>
          <w:lang w:val="en-US"/>
        </w:rPr>
        <w:t>”, Qualcomm Incorporated.</w:t>
      </w:r>
      <w:bookmarkEnd w:id="24"/>
    </w:p>
    <w:p w14:paraId="54342AE1" w14:textId="3EBB8903" w:rsidR="007812E9" w:rsidRDefault="007812E9" w:rsidP="00680C19">
      <w:pPr>
        <w:pStyle w:val="ListParagraph"/>
        <w:numPr>
          <w:ilvl w:val="0"/>
          <w:numId w:val="2"/>
        </w:numPr>
        <w:rPr>
          <w:lang w:val="en-US"/>
        </w:rPr>
      </w:pPr>
      <w:bookmarkStart w:id="25" w:name="_Ref20815986"/>
      <w:r w:rsidRPr="007812E9">
        <w:rPr>
          <w:lang w:val="en-US"/>
        </w:rPr>
        <w:t>R4-1908873</w:t>
      </w:r>
      <w:r>
        <w:rPr>
          <w:lang w:val="en-US"/>
        </w:rPr>
        <w:t>, “Simulation results for the heterogeneous scenario in FR2”, Qualcomm Incorporated.</w:t>
      </w:r>
      <w:bookmarkEnd w:id="25"/>
    </w:p>
    <w:p w14:paraId="3B840FFB" w14:textId="57E13790" w:rsidR="00067C19" w:rsidRDefault="00067C19" w:rsidP="00420535">
      <w:pPr>
        <w:pStyle w:val="ListParagraph"/>
        <w:numPr>
          <w:ilvl w:val="0"/>
          <w:numId w:val="2"/>
        </w:numPr>
        <w:rPr>
          <w:lang w:val="en-US"/>
        </w:rPr>
      </w:pPr>
      <w:bookmarkStart w:id="26"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26"/>
    </w:p>
    <w:p w14:paraId="761D7FED" w14:textId="1A85E315" w:rsidR="001F07F2" w:rsidRDefault="001F07F2" w:rsidP="00420535">
      <w:pPr>
        <w:pStyle w:val="ListParagraph"/>
        <w:numPr>
          <w:ilvl w:val="0"/>
          <w:numId w:val="2"/>
        </w:numPr>
        <w:rPr>
          <w:lang w:val="en-US"/>
        </w:rPr>
      </w:pPr>
      <w:bookmarkStart w:id="27" w:name="_Ref23257207"/>
      <w:r>
        <w:rPr>
          <w:lang w:val="en-US"/>
        </w:rPr>
        <w:t>R4-1913052, “</w:t>
      </w:r>
      <w:r w:rsidR="009E1D8A">
        <w:rPr>
          <w:lang w:val="en-US"/>
        </w:rPr>
        <w:t>IAB ad-hoc meeting minutes for IAB RF”, Qualcomm Incorporated.</w:t>
      </w:r>
      <w:bookmarkEnd w:id="27"/>
    </w:p>
    <w:p w14:paraId="1D655115" w14:textId="05C7985A" w:rsidR="00C57EBB" w:rsidRPr="00E55055" w:rsidRDefault="00C57EBB" w:rsidP="00E55055">
      <w:pPr>
        <w:pStyle w:val="ListParagraph"/>
        <w:numPr>
          <w:ilvl w:val="0"/>
          <w:numId w:val="2"/>
        </w:numPr>
        <w:rPr>
          <w:lang w:val="en-US"/>
        </w:rPr>
      </w:pPr>
      <w:bookmarkStart w:id="28" w:name="_Ref23325381"/>
      <w:r>
        <w:rPr>
          <w:lang w:val="en-US"/>
        </w:rPr>
        <w:t>3GPP TR 38.803, “</w:t>
      </w:r>
      <w:r w:rsidR="00E55055" w:rsidRPr="00E55055">
        <w:rPr>
          <w:lang w:val="en-US"/>
        </w:rPr>
        <w:t>Study on new radio access technology:</w:t>
      </w:r>
      <w:r w:rsidR="00E55055">
        <w:rPr>
          <w:lang w:val="en-US"/>
        </w:rPr>
        <w:t xml:space="preserve"> </w:t>
      </w:r>
      <w:r w:rsidR="00E55055" w:rsidRPr="00E55055">
        <w:rPr>
          <w:lang w:val="en-US"/>
        </w:rPr>
        <w:t>Radio Frequency (RF) and co-existence aspects</w:t>
      </w:r>
      <w:r w:rsidRPr="00E55055">
        <w:rPr>
          <w:lang w:val="en-US"/>
        </w:rPr>
        <w:t>”</w:t>
      </w:r>
      <w:r w:rsidR="00E55055">
        <w:rPr>
          <w:lang w:val="en-US"/>
        </w:rPr>
        <w:t>.</w:t>
      </w:r>
      <w:bookmarkEnd w:id="28"/>
    </w:p>
    <w:sectPr w:rsidR="00C57EBB" w:rsidRPr="00E55055"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736DD" w14:textId="77777777" w:rsidR="00931698" w:rsidRDefault="00931698">
      <w:r>
        <w:separator/>
      </w:r>
    </w:p>
  </w:endnote>
  <w:endnote w:type="continuationSeparator" w:id="0">
    <w:p w14:paraId="38197597" w14:textId="77777777" w:rsidR="00931698" w:rsidRDefault="0093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42913" w14:textId="77777777" w:rsidR="00931698" w:rsidRDefault="00931698">
      <w:r>
        <w:separator/>
      </w:r>
    </w:p>
  </w:footnote>
  <w:footnote w:type="continuationSeparator" w:id="0">
    <w:p w14:paraId="7BD7313E" w14:textId="77777777" w:rsidR="00931698" w:rsidRDefault="0093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6DB"/>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347D"/>
    <w:rsid w:val="000C3C97"/>
    <w:rsid w:val="000C4327"/>
    <w:rsid w:val="000C4A55"/>
    <w:rsid w:val="000C4A8B"/>
    <w:rsid w:val="000C524E"/>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047"/>
    <w:rsid w:val="000F0E0B"/>
    <w:rsid w:val="000F0E22"/>
    <w:rsid w:val="000F15AB"/>
    <w:rsid w:val="000F1D88"/>
    <w:rsid w:val="000F1DA5"/>
    <w:rsid w:val="000F3126"/>
    <w:rsid w:val="000F5A74"/>
    <w:rsid w:val="000F5EAE"/>
    <w:rsid w:val="000F6276"/>
    <w:rsid w:val="000F69C5"/>
    <w:rsid w:val="000F6E95"/>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4258"/>
    <w:rsid w:val="00104417"/>
    <w:rsid w:val="00104483"/>
    <w:rsid w:val="00104B7E"/>
    <w:rsid w:val="00104E03"/>
    <w:rsid w:val="0010570F"/>
    <w:rsid w:val="00106117"/>
    <w:rsid w:val="001066D5"/>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1D27"/>
    <w:rsid w:val="00122074"/>
    <w:rsid w:val="00122646"/>
    <w:rsid w:val="00122DA6"/>
    <w:rsid w:val="001239DE"/>
    <w:rsid w:val="00123B8B"/>
    <w:rsid w:val="00123FA7"/>
    <w:rsid w:val="00124252"/>
    <w:rsid w:val="00124802"/>
    <w:rsid w:val="00124944"/>
    <w:rsid w:val="00125B85"/>
    <w:rsid w:val="00125BC0"/>
    <w:rsid w:val="00125C52"/>
    <w:rsid w:val="00126128"/>
    <w:rsid w:val="001266EC"/>
    <w:rsid w:val="001266F1"/>
    <w:rsid w:val="00126959"/>
    <w:rsid w:val="00126DA5"/>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0386"/>
    <w:rsid w:val="001A151F"/>
    <w:rsid w:val="001A164F"/>
    <w:rsid w:val="001A1B9D"/>
    <w:rsid w:val="001A1D6F"/>
    <w:rsid w:val="001A2442"/>
    <w:rsid w:val="001A24F6"/>
    <w:rsid w:val="001A2BCD"/>
    <w:rsid w:val="001A2E04"/>
    <w:rsid w:val="001A35DF"/>
    <w:rsid w:val="001A39E3"/>
    <w:rsid w:val="001A3A6C"/>
    <w:rsid w:val="001A3E47"/>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33CA"/>
    <w:rsid w:val="00213862"/>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639F"/>
    <w:rsid w:val="00226E79"/>
    <w:rsid w:val="00227083"/>
    <w:rsid w:val="00227278"/>
    <w:rsid w:val="00227ED5"/>
    <w:rsid w:val="00230285"/>
    <w:rsid w:val="0023097A"/>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B34"/>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0B1"/>
    <w:rsid w:val="002A129F"/>
    <w:rsid w:val="002A1AD8"/>
    <w:rsid w:val="002A23C7"/>
    <w:rsid w:val="002A26EE"/>
    <w:rsid w:val="002A3317"/>
    <w:rsid w:val="002A3B73"/>
    <w:rsid w:val="002A3BFD"/>
    <w:rsid w:val="002A3D10"/>
    <w:rsid w:val="002A4F99"/>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0B08"/>
    <w:rsid w:val="002C144A"/>
    <w:rsid w:val="002C1E15"/>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1BB"/>
    <w:rsid w:val="00384829"/>
    <w:rsid w:val="0038504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C31"/>
    <w:rsid w:val="00431DD6"/>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079"/>
    <w:rsid w:val="00471B2D"/>
    <w:rsid w:val="00472250"/>
    <w:rsid w:val="004729B1"/>
    <w:rsid w:val="00472C48"/>
    <w:rsid w:val="00473355"/>
    <w:rsid w:val="00474729"/>
    <w:rsid w:val="00474DF5"/>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B05"/>
    <w:rsid w:val="00521297"/>
    <w:rsid w:val="0052151E"/>
    <w:rsid w:val="00522464"/>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AF1"/>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4170"/>
    <w:rsid w:val="00574420"/>
    <w:rsid w:val="00575814"/>
    <w:rsid w:val="00575ED0"/>
    <w:rsid w:val="00576080"/>
    <w:rsid w:val="005766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3032"/>
    <w:rsid w:val="005930AF"/>
    <w:rsid w:val="0059323C"/>
    <w:rsid w:val="0059391C"/>
    <w:rsid w:val="00593B2E"/>
    <w:rsid w:val="00593D33"/>
    <w:rsid w:val="005942B8"/>
    <w:rsid w:val="005942D5"/>
    <w:rsid w:val="00594607"/>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5963"/>
    <w:rsid w:val="005D6217"/>
    <w:rsid w:val="005D636E"/>
    <w:rsid w:val="005D658D"/>
    <w:rsid w:val="005D717C"/>
    <w:rsid w:val="005D7204"/>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66"/>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519"/>
    <w:rsid w:val="00645EA5"/>
    <w:rsid w:val="006462C2"/>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D70"/>
    <w:rsid w:val="006C0A93"/>
    <w:rsid w:val="006C0E09"/>
    <w:rsid w:val="006C1133"/>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57"/>
    <w:rsid w:val="006D0CF1"/>
    <w:rsid w:val="006D13F6"/>
    <w:rsid w:val="006D143A"/>
    <w:rsid w:val="006D2020"/>
    <w:rsid w:val="006D229E"/>
    <w:rsid w:val="006D2E86"/>
    <w:rsid w:val="006D3419"/>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16D4"/>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405"/>
    <w:rsid w:val="00862A61"/>
    <w:rsid w:val="00862AF5"/>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63D"/>
    <w:rsid w:val="008B3ED7"/>
    <w:rsid w:val="008B4239"/>
    <w:rsid w:val="008B4E9B"/>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8F7A5B"/>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335F"/>
    <w:rsid w:val="00A34B54"/>
    <w:rsid w:val="00A34C97"/>
    <w:rsid w:val="00A35510"/>
    <w:rsid w:val="00A3606F"/>
    <w:rsid w:val="00A3645E"/>
    <w:rsid w:val="00A364F4"/>
    <w:rsid w:val="00A36FC4"/>
    <w:rsid w:val="00A37352"/>
    <w:rsid w:val="00A40804"/>
    <w:rsid w:val="00A40A6D"/>
    <w:rsid w:val="00A40C2C"/>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33F"/>
    <w:rsid w:val="00AC0E93"/>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A1"/>
    <w:rsid w:val="00B35BE7"/>
    <w:rsid w:val="00B35C4C"/>
    <w:rsid w:val="00B360DF"/>
    <w:rsid w:val="00B3690B"/>
    <w:rsid w:val="00B36AB7"/>
    <w:rsid w:val="00B379E7"/>
    <w:rsid w:val="00B37CAA"/>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531"/>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9EA"/>
    <w:rsid w:val="00BF6BEB"/>
    <w:rsid w:val="00BF6D33"/>
    <w:rsid w:val="00BF747F"/>
    <w:rsid w:val="00C00F79"/>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70BB"/>
    <w:rsid w:val="00CA007A"/>
    <w:rsid w:val="00CA09C2"/>
    <w:rsid w:val="00CA09E7"/>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C026C"/>
    <w:rsid w:val="00CC08F5"/>
    <w:rsid w:val="00CC0991"/>
    <w:rsid w:val="00CC1167"/>
    <w:rsid w:val="00CC117D"/>
    <w:rsid w:val="00CC1217"/>
    <w:rsid w:val="00CC1879"/>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472"/>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5055"/>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2F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5CA3"/>
    <w:rsid w:val="00F368B6"/>
    <w:rsid w:val="00F36A11"/>
    <w:rsid w:val="00F36C90"/>
    <w:rsid w:val="00F36D83"/>
    <w:rsid w:val="00F3776C"/>
    <w:rsid w:val="00F4013A"/>
    <w:rsid w:val="00F40694"/>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7198097-F73A-4DF6-BFE1-F0B7A253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3933</TotalTime>
  <Pages>8</Pages>
  <Words>2001</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721</cp:revision>
  <cp:lastPrinted>2018-04-06T13:41:00Z</cp:lastPrinted>
  <dcterms:created xsi:type="dcterms:W3CDTF">2019-04-01T13:39:00Z</dcterms:created>
  <dcterms:modified xsi:type="dcterms:W3CDTF">2019-11-07T13:24:00Z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